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A8D12E" w14:textId="0F2823B4" w:rsidR="005852DC" w:rsidRPr="00843C7F" w:rsidRDefault="005852DC" w:rsidP="005852DC">
      <w:pPr>
        <w:rPr>
          <w:b/>
          <w:sz w:val="28"/>
        </w:rPr>
      </w:pPr>
      <w:r>
        <w:rPr>
          <w:b/>
          <w:sz w:val="28"/>
        </w:rPr>
        <w:t>Brigitte Werner</w:t>
      </w:r>
    </w:p>
    <w:p w14:paraId="786DAF4B" w14:textId="77777777" w:rsidR="005852DC" w:rsidRPr="00843C7F" w:rsidRDefault="005852DC" w:rsidP="005852DC">
      <w:pPr>
        <w:rPr>
          <w:b/>
          <w:sz w:val="28"/>
        </w:rPr>
      </w:pPr>
    </w:p>
    <w:p w14:paraId="279D8805" w14:textId="77777777" w:rsidR="005852DC" w:rsidRPr="00CC3742" w:rsidRDefault="005852DC" w:rsidP="005852DC">
      <w:pPr>
        <w:rPr>
          <w:sz w:val="28"/>
        </w:rPr>
      </w:pPr>
      <w:proofErr w:type="spellStart"/>
      <w:r w:rsidRPr="00AE7730">
        <w:rPr>
          <w:b/>
          <w:sz w:val="44"/>
        </w:rPr>
        <w:t>Kotzmotz</w:t>
      </w:r>
      <w:proofErr w:type="spellEnd"/>
      <w:r w:rsidRPr="00AE7730">
        <w:rPr>
          <w:b/>
          <w:sz w:val="44"/>
        </w:rPr>
        <w:t xml:space="preserve"> der Zauberer</w:t>
      </w:r>
    </w:p>
    <w:p w14:paraId="6177F298" w14:textId="77777777" w:rsidR="005852DC" w:rsidRDefault="005852DC" w:rsidP="005852DC">
      <w:pPr>
        <w:rPr>
          <w:b/>
          <w:sz w:val="28"/>
        </w:rPr>
      </w:pPr>
    </w:p>
    <w:p w14:paraId="0476677F" w14:textId="714449C3" w:rsidR="005852DC" w:rsidRPr="005852DC" w:rsidRDefault="005852DC" w:rsidP="005852DC">
      <w:pPr>
        <w:spacing w:line="360" w:lineRule="auto"/>
        <w:rPr>
          <w:b/>
          <w:sz w:val="28"/>
        </w:rPr>
      </w:pPr>
      <w:r>
        <w:rPr>
          <w:b/>
          <w:sz w:val="28"/>
        </w:rPr>
        <w:t>(Aus dem Kapitel 1)</w:t>
      </w:r>
    </w:p>
    <w:p w14:paraId="0AEBF478" w14:textId="77777777" w:rsidR="000E0300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Der Z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uberer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</w:t>
      </w:r>
      <w:r w:rsidR="0062183C" w:rsidRPr="005852DC">
        <w:rPr>
          <w:sz w:val="28"/>
        </w:rPr>
        <w:t>st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nd</w:t>
      </w:r>
      <w:r w:rsidR="00AF6CA8" w:rsidRPr="005852DC">
        <w:rPr>
          <w:sz w:val="28"/>
        </w:rPr>
        <w:t xml:space="preserve"> </w:t>
      </w:r>
      <w:r w:rsidRPr="005852DC">
        <w:rPr>
          <w:sz w:val="28"/>
        </w:rPr>
        <w:t xml:space="preserve">in seiner </w:t>
      </w:r>
      <w:r w:rsidR="00D31532" w:rsidRPr="005852DC">
        <w:rPr>
          <w:sz w:val="28"/>
        </w:rPr>
        <w:t>Kü</w:t>
      </w:r>
      <w:r w:rsidR="004424D6" w:rsidRPr="005852DC">
        <w:rPr>
          <w:sz w:val="28"/>
        </w:rPr>
        <w:t>c</w:t>
      </w:r>
      <w:r w:rsidR="00D31532" w:rsidRPr="005852DC">
        <w:rPr>
          <w:sz w:val="28"/>
        </w:rPr>
        <w:t>he</w:t>
      </w:r>
      <w:r w:rsidR="00765097" w:rsidRPr="005852DC">
        <w:rPr>
          <w:sz w:val="28"/>
        </w:rPr>
        <w:t xml:space="preserve">. </w:t>
      </w:r>
    </w:p>
    <w:p w14:paraId="190E5C83" w14:textId="77777777" w:rsidR="004F53C8" w:rsidRPr="005852DC" w:rsidRDefault="003A0F0A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</w:t>
      </w:r>
      <w:r w:rsidR="0062183C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 xml:space="preserve">r </w:t>
      </w:r>
      <w:r w:rsidR="008C0E75" w:rsidRPr="005852DC">
        <w:rPr>
          <w:sz w:val="28"/>
        </w:rPr>
        <w:t xml:space="preserve">sehr </w:t>
      </w:r>
      <w:r w:rsidRPr="005852DC">
        <w:rPr>
          <w:sz w:val="28"/>
        </w:rPr>
        <w:t xml:space="preserve">wütend. </w:t>
      </w:r>
    </w:p>
    <w:p w14:paraId="56FFDAEA" w14:textId="77777777" w:rsidR="00ED68C2" w:rsidRPr="005852DC" w:rsidRDefault="00765097" w:rsidP="00CC54A8">
      <w:pPr>
        <w:spacing w:line="360" w:lineRule="auto"/>
        <w:rPr>
          <w:sz w:val="28"/>
        </w:rPr>
      </w:pPr>
      <w:r w:rsidRPr="005852DC">
        <w:rPr>
          <w:sz w:val="28"/>
        </w:rPr>
        <w:t>Er</w:t>
      </w:r>
      <w:r w:rsidR="0009585A" w:rsidRPr="005852DC">
        <w:rPr>
          <w:sz w:val="28"/>
        </w:rPr>
        <w:t xml:space="preserve"> st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mpft</w:t>
      </w:r>
      <w:r w:rsidR="0062183C" w:rsidRPr="005852DC">
        <w:rPr>
          <w:sz w:val="28"/>
        </w:rPr>
        <w:t xml:space="preserve">e </w:t>
      </w:r>
      <w:r w:rsidR="0009585A" w:rsidRPr="005852DC">
        <w:rPr>
          <w:sz w:val="28"/>
        </w:rPr>
        <w:t xml:space="preserve">mit dem </w:t>
      </w:r>
      <w:proofErr w:type="spellStart"/>
      <w:r w:rsidR="0009585A" w:rsidRPr="005852DC">
        <w:rPr>
          <w:sz w:val="28"/>
        </w:rPr>
        <w:t>Fuss</w:t>
      </w:r>
      <w:proofErr w:type="spellEnd"/>
      <w:r w:rsidR="004424D6" w:rsidRPr="005852DC">
        <w:rPr>
          <w:sz w:val="28"/>
        </w:rPr>
        <w:t>,</w:t>
      </w:r>
      <w:r w:rsidRPr="005852DC">
        <w:rPr>
          <w:sz w:val="28"/>
        </w:rPr>
        <w:t xml:space="preserve"> bis sein H</w:t>
      </w:r>
      <w:r w:rsidR="004F53C8" w:rsidRPr="005852DC">
        <w:rPr>
          <w:sz w:val="28"/>
        </w:rPr>
        <w:t>a</w:t>
      </w:r>
      <w:r w:rsidRPr="005852DC">
        <w:rPr>
          <w:sz w:val="28"/>
        </w:rPr>
        <w:t>us w</w:t>
      </w:r>
      <w:r w:rsidR="004F53C8" w:rsidRPr="005852DC">
        <w:rPr>
          <w:sz w:val="28"/>
        </w:rPr>
        <w:t>a</w:t>
      </w:r>
      <w:r w:rsidRPr="005852DC">
        <w:rPr>
          <w:sz w:val="28"/>
        </w:rPr>
        <w:t>ckelt</w:t>
      </w:r>
      <w:r w:rsidR="0062183C" w:rsidRPr="005852DC">
        <w:rPr>
          <w:sz w:val="28"/>
        </w:rPr>
        <w:t>e</w:t>
      </w:r>
      <w:r w:rsidRPr="005852DC">
        <w:rPr>
          <w:sz w:val="28"/>
        </w:rPr>
        <w:t xml:space="preserve">. </w:t>
      </w:r>
    </w:p>
    <w:p w14:paraId="73C0647F" w14:textId="7EE439FD" w:rsidR="002367B4" w:rsidRPr="005852DC" w:rsidRDefault="00765097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</w:t>
      </w:r>
      <w:r w:rsidR="00AF6CA8" w:rsidRPr="005852DC">
        <w:rPr>
          <w:sz w:val="28"/>
        </w:rPr>
        <w:t>schr</w:t>
      </w:r>
      <w:r w:rsidR="004F53C8" w:rsidRPr="005852DC">
        <w:rPr>
          <w:sz w:val="28"/>
        </w:rPr>
        <w:t>ie</w:t>
      </w:r>
      <w:r w:rsidR="00C20E19" w:rsidRPr="005852DC">
        <w:rPr>
          <w:sz w:val="28"/>
        </w:rPr>
        <w:t>,</w:t>
      </w:r>
      <w:r w:rsidRPr="005852DC">
        <w:rPr>
          <w:sz w:val="28"/>
        </w:rPr>
        <w:t xml:space="preserve"> so l</w:t>
      </w:r>
      <w:r w:rsidR="004F53C8" w:rsidRPr="005852DC">
        <w:rPr>
          <w:sz w:val="28"/>
        </w:rPr>
        <w:t>a</w:t>
      </w:r>
      <w:r w:rsidRPr="005852DC">
        <w:rPr>
          <w:sz w:val="28"/>
        </w:rPr>
        <w:t>ut er k</w:t>
      </w:r>
      <w:r w:rsidR="0062183C" w:rsidRPr="005852DC">
        <w:rPr>
          <w:sz w:val="28"/>
        </w:rPr>
        <w:t>o</w:t>
      </w:r>
      <w:r w:rsidR="00AF6CA8" w:rsidRPr="005852DC">
        <w:rPr>
          <w:sz w:val="28"/>
        </w:rPr>
        <w:t>nn</w:t>
      </w:r>
      <w:r w:rsidR="0062183C" w:rsidRPr="005852DC">
        <w:rPr>
          <w:sz w:val="28"/>
        </w:rPr>
        <w:t>te</w:t>
      </w:r>
      <w:r w:rsidRPr="005852DC">
        <w:rPr>
          <w:sz w:val="28"/>
        </w:rPr>
        <w:t xml:space="preserve">. </w:t>
      </w:r>
    </w:p>
    <w:p w14:paraId="3F3102F5" w14:textId="14918950" w:rsidR="00EA548E" w:rsidRPr="005852DC" w:rsidRDefault="00755387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4F53C8" w:rsidRPr="005852DC">
        <w:rPr>
          <w:sz w:val="28"/>
        </w:rPr>
        <w:t>Kotzmotz</w:t>
      </w:r>
      <w:proofErr w:type="spellEnd"/>
      <w:r w:rsidR="004F53C8" w:rsidRPr="005852DC">
        <w:rPr>
          <w:sz w:val="28"/>
        </w:rPr>
        <w:t xml:space="preserve"> schrie sein </w:t>
      </w:r>
      <w:r w:rsidR="00765097" w:rsidRPr="005852DC">
        <w:rPr>
          <w:sz w:val="28"/>
        </w:rPr>
        <w:t>liebstes Schimpfwort</w:t>
      </w:r>
      <w:r w:rsidR="004F53C8" w:rsidRPr="005852DC">
        <w:rPr>
          <w:sz w:val="28"/>
        </w:rPr>
        <w:t xml:space="preserve">: </w:t>
      </w:r>
      <w:r w:rsidR="00ED68C2" w:rsidRPr="005852DC">
        <w:rPr>
          <w:sz w:val="28"/>
        </w:rPr>
        <w:br/>
      </w:r>
      <w:r w:rsidR="004F53C8" w:rsidRPr="005852DC">
        <w:rPr>
          <w:sz w:val="28"/>
        </w:rPr>
        <w:t>„Affen-Hintern-in-Pups-Suppe!“</w:t>
      </w:r>
    </w:p>
    <w:p w14:paraId="1EBD1216" w14:textId="2E4D72D8" w:rsidR="00EA548E" w:rsidRPr="005852DC" w:rsidRDefault="00765097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sc</w:t>
      </w:r>
      <w:r w:rsidR="0009585A" w:rsidRPr="005852DC">
        <w:rPr>
          <w:sz w:val="28"/>
        </w:rPr>
        <w:t>hm</w:t>
      </w:r>
      <w:r w:rsidR="0062183C" w:rsidRPr="005852DC">
        <w:rPr>
          <w:sz w:val="28"/>
        </w:rPr>
        <w:t>iss</w:t>
      </w:r>
      <w:r w:rsidR="00AF6CA8" w:rsidRPr="005852DC">
        <w:rPr>
          <w:sz w:val="28"/>
        </w:rPr>
        <w:t xml:space="preserve"> </w:t>
      </w:r>
      <w:r w:rsidR="0009585A" w:rsidRPr="005852DC">
        <w:rPr>
          <w:sz w:val="28"/>
        </w:rPr>
        <w:t>sein Z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uberbuch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 den Boden</w:t>
      </w:r>
      <w:r w:rsidRPr="005852DC">
        <w:rPr>
          <w:sz w:val="28"/>
        </w:rPr>
        <w:t xml:space="preserve">. </w:t>
      </w:r>
      <w:r w:rsidR="002F21C6" w:rsidRPr="005852DC">
        <w:rPr>
          <w:sz w:val="28"/>
        </w:rPr>
        <w:br/>
      </w:r>
      <w:r w:rsidRPr="005852DC">
        <w:rPr>
          <w:sz w:val="28"/>
        </w:rPr>
        <w:t xml:space="preserve">Er </w:t>
      </w:r>
      <w:r w:rsidR="0009585A" w:rsidRPr="005852DC">
        <w:rPr>
          <w:sz w:val="28"/>
        </w:rPr>
        <w:t>tr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mpelt</w:t>
      </w:r>
      <w:r w:rsidR="0062183C" w:rsidRPr="005852DC">
        <w:rPr>
          <w:sz w:val="28"/>
        </w:rPr>
        <w:t>e</w:t>
      </w:r>
      <w:r w:rsidR="00AF6CA8" w:rsidRPr="005852DC">
        <w:rPr>
          <w:sz w:val="28"/>
        </w:rPr>
        <w:t xml:space="preserve"> </w:t>
      </w:r>
      <w:r w:rsidR="0009585A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 herum</w:t>
      </w:r>
      <w:r w:rsidR="004424D6" w:rsidRPr="005852DC">
        <w:rPr>
          <w:sz w:val="28"/>
        </w:rPr>
        <w:t>,</w:t>
      </w:r>
      <w:r w:rsidR="0009585A" w:rsidRPr="005852DC">
        <w:rPr>
          <w:sz w:val="28"/>
        </w:rPr>
        <w:t xml:space="preserve"> bis </w:t>
      </w:r>
      <w:r w:rsidR="00F0110F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F0110F" w:rsidRPr="005852DC">
        <w:rPr>
          <w:sz w:val="28"/>
        </w:rPr>
        <w:t>s Buch k</w:t>
      </w:r>
      <w:r w:rsidR="004F53C8" w:rsidRPr="005852DC">
        <w:rPr>
          <w:sz w:val="28"/>
        </w:rPr>
        <w:t>a</w:t>
      </w:r>
      <w:r w:rsidR="00F0110F" w:rsidRPr="005852DC">
        <w:rPr>
          <w:sz w:val="28"/>
        </w:rPr>
        <w:t xml:space="preserve">putt </w:t>
      </w:r>
      <w:r w:rsidR="0062183C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r.</w:t>
      </w:r>
      <w:r w:rsidR="00F0110F" w:rsidRPr="005852DC">
        <w:rPr>
          <w:sz w:val="28"/>
        </w:rPr>
        <w:t xml:space="preserve"> </w:t>
      </w:r>
      <w:r w:rsidR="002F21C6" w:rsidRPr="005852DC">
        <w:rPr>
          <w:sz w:val="28"/>
        </w:rPr>
        <w:br/>
      </w:r>
      <w:r w:rsidR="0062183C" w:rsidRPr="005852DC">
        <w:rPr>
          <w:sz w:val="28"/>
        </w:rPr>
        <w:t>Von dem Buch w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r</w:t>
      </w:r>
      <w:r w:rsidR="00F0110F" w:rsidRPr="005852DC">
        <w:rPr>
          <w:sz w:val="28"/>
        </w:rPr>
        <w:t xml:space="preserve"> nur noch</w:t>
      </w:r>
      <w:r w:rsidR="0009585A" w:rsidRPr="005852DC">
        <w:rPr>
          <w:sz w:val="28"/>
        </w:rPr>
        <w:t xml:space="preserve"> Konfetti</w:t>
      </w:r>
      <w:r w:rsidR="0062183C" w:rsidRPr="005852DC">
        <w:rPr>
          <w:sz w:val="28"/>
        </w:rPr>
        <w:t xml:space="preserve"> übrig</w:t>
      </w:r>
      <w:r w:rsidR="00F0110F" w:rsidRPr="005852DC">
        <w:rPr>
          <w:sz w:val="28"/>
        </w:rPr>
        <w:t>.</w:t>
      </w:r>
    </w:p>
    <w:p w14:paraId="566B9D79" w14:textId="77777777" w:rsidR="002A3895" w:rsidRPr="005852DC" w:rsidRDefault="00755387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BC7ADA" w:rsidRPr="005852DC">
        <w:rPr>
          <w:sz w:val="28"/>
        </w:rPr>
        <w:t>Kotzmotz</w:t>
      </w:r>
      <w:proofErr w:type="spellEnd"/>
      <w:r w:rsidR="00BC7ADA" w:rsidRPr="005852DC">
        <w:rPr>
          <w:sz w:val="28"/>
        </w:rPr>
        <w:t xml:space="preserve"> schrie: „S</w:t>
      </w:r>
      <w:r w:rsidR="004F53C8" w:rsidRPr="005852DC">
        <w:rPr>
          <w:sz w:val="28"/>
        </w:rPr>
        <w:t>a</w:t>
      </w:r>
      <w:r w:rsidR="00BC7ADA" w:rsidRPr="005852DC">
        <w:rPr>
          <w:sz w:val="28"/>
        </w:rPr>
        <w:t>u-Schw</w:t>
      </w:r>
      <w:r w:rsidR="004F53C8" w:rsidRPr="005852DC">
        <w:rPr>
          <w:sz w:val="28"/>
        </w:rPr>
        <w:t>a</w:t>
      </w:r>
      <w:r w:rsidR="00BC7ADA" w:rsidRPr="005852DC">
        <w:rPr>
          <w:sz w:val="28"/>
        </w:rPr>
        <w:t>rte</w:t>
      </w:r>
      <w:r w:rsidR="00775BD3" w:rsidRPr="005852DC">
        <w:rPr>
          <w:sz w:val="28"/>
        </w:rPr>
        <w:t>!“</w:t>
      </w:r>
      <w:r w:rsidR="00BC7ADA" w:rsidRPr="005852DC">
        <w:rPr>
          <w:sz w:val="28"/>
        </w:rPr>
        <w:t xml:space="preserve"> </w:t>
      </w:r>
    </w:p>
    <w:p w14:paraId="79850FBB" w14:textId="368CBBDB" w:rsidR="00BC7ADA" w:rsidRPr="005852DC" w:rsidRDefault="002A3895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schrie: </w:t>
      </w:r>
      <w:r w:rsidR="00755387" w:rsidRPr="005852DC">
        <w:rPr>
          <w:sz w:val="28"/>
        </w:rPr>
        <w:t>„</w:t>
      </w:r>
      <w:r w:rsidR="00BC7ADA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BC7ADA" w:rsidRPr="005852DC">
        <w:rPr>
          <w:sz w:val="28"/>
        </w:rPr>
        <w:t xml:space="preserve">rzen-Schleim“ </w:t>
      </w:r>
      <w:r w:rsidR="00356CFC" w:rsidRPr="005852DC">
        <w:rPr>
          <w:sz w:val="28"/>
        </w:rPr>
        <w:t xml:space="preserve">und </w:t>
      </w:r>
      <w:r w:rsidR="00BC7ADA" w:rsidRPr="005852DC">
        <w:rPr>
          <w:sz w:val="28"/>
        </w:rPr>
        <w:t>„</w:t>
      </w:r>
      <w:r w:rsidR="00352A4A" w:rsidRPr="005852DC">
        <w:rPr>
          <w:sz w:val="28"/>
        </w:rPr>
        <w:t>S</w:t>
      </w:r>
      <w:r w:rsidR="00BC7ADA" w:rsidRPr="005852DC">
        <w:rPr>
          <w:sz w:val="28"/>
        </w:rPr>
        <w:t>tinkiges B</w:t>
      </w:r>
      <w:r w:rsidR="004F53C8" w:rsidRPr="005852DC">
        <w:rPr>
          <w:sz w:val="28"/>
        </w:rPr>
        <w:t>a</w:t>
      </w:r>
      <w:r w:rsidR="00BC7ADA" w:rsidRPr="005852DC">
        <w:rPr>
          <w:sz w:val="28"/>
        </w:rPr>
        <w:t>n</w:t>
      </w:r>
      <w:r w:rsidR="004F53C8" w:rsidRPr="005852DC">
        <w:rPr>
          <w:sz w:val="28"/>
        </w:rPr>
        <w:t>a</w:t>
      </w:r>
      <w:r w:rsidR="00BC7ADA" w:rsidRPr="005852DC">
        <w:rPr>
          <w:sz w:val="28"/>
        </w:rPr>
        <w:t>nen-Mus</w:t>
      </w:r>
      <w:r w:rsidR="004E108B" w:rsidRPr="005852DC">
        <w:rPr>
          <w:sz w:val="28"/>
        </w:rPr>
        <w:t>.</w:t>
      </w:r>
      <w:r w:rsidR="00BC7ADA" w:rsidRPr="005852DC">
        <w:rPr>
          <w:sz w:val="28"/>
        </w:rPr>
        <w:t>“</w:t>
      </w:r>
    </w:p>
    <w:p w14:paraId="682C5115" w14:textId="6C3B8575" w:rsidR="005E7A6B" w:rsidRPr="005852DC" w:rsidRDefault="002A1112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Nachher </w:t>
      </w:r>
      <w:r w:rsidR="0009585A" w:rsidRPr="005852DC">
        <w:rPr>
          <w:sz w:val="28"/>
        </w:rPr>
        <w:t>brüllt</w:t>
      </w:r>
      <w:r w:rsidR="0062183C" w:rsidRPr="005852DC">
        <w:rPr>
          <w:sz w:val="28"/>
        </w:rPr>
        <w:t>e</w:t>
      </w:r>
      <w:r w:rsidR="0009585A" w:rsidRPr="005852DC">
        <w:rPr>
          <w:sz w:val="28"/>
        </w:rPr>
        <w:t xml:space="preserve"> er:</w:t>
      </w:r>
      <w:r w:rsidR="00765097" w:rsidRPr="005852DC">
        <w:rPr>
          <w:sz w:val="28"/>
        </w:rPr>
        <w:t xml:space="preserve"> </w:t>
      </w:r>
      <w:r w:rsidR="00755387" w:rsidRPr="005852DC">
        <w:rPr>
          <w:sz w:val="28"/>
        </w:rPr>
        <w:t>„</w:t>
      </w:r>
      <w:r w:rsidR="0009585A" w:rsidRPr="005852DC">
        <w:rPr>
          <w:sz w:val="28"/>
        </w:rPr>
        <w:t>Heute kl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ppt nichts, 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 nichts!</w:t>
      </w:r>
      <w:r w:rsidR="00755387" w:rsidRPr="005852DC">
        <w:rPr>
          <w:sz w:val="28"/>
        </w:rPr>
        <w:t>“</w:t>
      </w:r>
    </w:p>
    <w:p w14:paraId="42162C95" w14:textId="427BD429" w:rsidR="0009585A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Un</w:t>
      </w:r>
      <w:r w:rsidR="008611BB" w:rsidRPr="005852DC">
        <w:rPr>
          <w:sz w:val="28"/>
        </w:rPr>
        <w:t xml:space="preserve">d danach </w:t>
      </w:r>
      <w:r w:rsidR="00AF6CA8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r</w:t>
      </w:r>
      <w:r w:rsidRPr="005852DC">
        <w:rPr>
          <w:sz w:val="28"/>
        </w:rPr>
        <w:t xml:space="preserve"> es still</w:t>
      </w:r>
      <w:r w:rsidR="0062183C" w:rsidRPr="005852DC">
        <w:rPr>
          <w:sz w:val="28"/>
        </w:rPr>
        <w:t>.</w:t>
      </w:r>
    </w:p>
    <w:p w14:paraId="67B92A6A" w14:textId="77777777" w:rsidR="00775BD3" w:rsidRPr="005852DC" w:rsidRDefault="00CA26DA" w:rsidP="00CC54A8">
      <w:pPr>
        <w:spacing w:line="360" w:lineRule="auto"/>
        <w:rPr>
          <w:sz w:val="28"/>
        </w:rPr>
      </w:pPr>
      <w:r w:rsidRPr="005852DC">
        <w:rPr>
          <w:sz w:val="28"/>
        </w:rPr>
        <w:t>A</w:t>
      </w:r>
      <w:r w:rsidR="004424D6" w:rsidRPr="005852DC">
        <w:rPr>
          <w:sz w:val="28"/>
        </w:rPr>
        <w:t>lle Spinnen im H</w:t>
      </w:r>
      <w:r w:rsidR="004F53C8" w:rsidRPr="005852DC">
        <w:rPr>
          <w:sz w:val="28"/>
        </w:rPr>
        <w:t>a</w:t>
      </w:r>
      <w:r w:rsidR="004424D6" w:rsidRPr="005852DC">
        <w:rPr>
          <w:sz w:val="28"/>
        </w:rPr>
        <w:t xml:space="preserve">us </w:t>
      </w:r>
      <w:r w:rsidR="00AF6CA8" w:rsidRPr="005852DC">
        <w:rPr>
          <w:sz w:val="28"/>
        </w:rPr>
        <w:t>verkr</w:t>
      </w:r>
      <w:r w:rsidR="0062183C" w:rsidRPr="005852DC">
        <w:rPr>
          <w:sz w:val="28"/>
        </w:rPr>
        <w:t>o</w:t>
      </w:r>
      <w:r w:rsidR="00AF6CA8" w:rsidRPr="005852DC">
        <w:rPr>
          <w:sz w:val="28"/>
        </w:rPr>
        <w:t>chen sich hinter die Möbel</w:t>
      </w:r>
      <w:r w:rsidR="0009585A" w:rsidRPr="005852DC">
        <w:rPr>
          <w:sz w:val="28"/>
        </w:rPr>
        <w:t xml:space="preserve">. </w:t>
      </w:r>
      <w:r w:rsidR="002F21C6" w:rsidRPr="005852DC">
        <w:rPr>
          <w:sz w:val="28"/>
        </w:rPr>
        <w:br/>
      </w:r>
      <w:r w:rsidR="003A0F0A" w:rsidRPr="005852DC">
        <w:rPr>
          <w:sz w:val="28"/>
        </w:rPr>
        <w:t>Vor dem H</w:t>
      </w:r>
      <w:r w:rsidR="004F53C8" w:rsidRPr="005852DC">
        <w:rPr>
          <w:sz w:val="28"/>
        </w:rPr>
        <w:t>a</w:t>
      </w:r>
      <w:r w:rsidR="003A0F0A" w:rsidRPr="005852DC">
        <w:rPr>
          <w:sz w:val="28"/>
        </w:rPr>
        <w:t xml:space="preserve">us </w:t>
      </w:r>
      <w:r w:rsidR="0062183C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 xml:space="preserve">r </w:t>
      </w:r>
      <w:r w:rsidR="003A0F0A" w:rsidRPr="005852DC">
        <w:rPr>
          <w:sz w:val="28"/>
        </w:rPr>
        <w:t>ein W</w:t>
      </w:r>
      <w:r w:rsidR="004F53C8" w:rsidRPr="005852DC">
        <w:rPr>
          <w:sz w:val="28"/>
        </w:rPr>
        <w:t>a</w:t>
      </w:r>
      <w:r w:rsidR="003A0F0A" w:rsidRPr="005852DC">
        <w:rPr>
          <w:sz w:val="28"/>
        </w:rPr>
        <w:t xml:space="preserve">ld mit vielen Tieren. </w:t>
      </w:r>
    </w:p>
    <w:p w14:paraId="459D1FFD" w14:textId="77777777" w:rsidR="002A3895" w:rsidRPr="005852DC" w:rsidRDefault="003A0F0A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09585A" w:rsidRPr="005852DC">
        <w:rPr>
          <w:sz w:val="28"/>
        </w:rPr>
        <w:t xml:space="preserve">ie Tiere </w:t>
      </w:r>
      <w:r w:rsidR="00AF6CA8" w:rsidRPr="005852DC">
        <w:rPr>
          <w:sz w:val="28"/>
        </w:rPr>
        <w:t>l</w:t>
      </w:r>
      <w:r w:rsidR="0062183C" w:rsidRPr="005852DC">
        <w:rPr>
          <w:sz w:val="28"/>
        </w:rPr>
        <w:t>iefen</w:t>
      </w:r>
      <w:r w:rsidR="0009585A" w:rsidRPr="005852DC">
        <w:rPr>
          <w:sz w:val="28"/>
        </w:rPr>
        <w:t xml:space="preserve"> in ihre</w:t>
      </w:r>
      <w:r w:rsidR="002F21C6" w:rsidRPr="005852DC">
        <w:rPr>
          <w:sz w:val="28"/>
        </w:rPr>
        <w:t xml:space="preserve"> </w:t>
      </w:r>
      <w:r w:rsidR="0009585A" w:rsidRPr="005852DC">
        <w:rPr>
          <w:sz w:val="28"/>
        </w:rPr>
        <w:t>Verstecke und drück</w:t>
      </w:r>
      <w:r w:rsidR="0062183C" w:rsidRPr="005852DC">
        <w:rPr>
          <w:sz w:val="28"/>
        </w:rPr>
        <w:t>t</w:t>
      </w:r>
      <w:r w:rsidR="0009585A" w:rsidRPr="005852DC">
        <w:rPr>
          <w:sz w:val="28"/>
        </w:rPr>
        <w:t>en sich</w:t>
      </w:r>
      <w:r w:rsidR="00755387" w:rsidRPr="005852DC">
        <w:rPr>
          <w:sz w:val="28"/>
        </w:rPr>
        <w:t xml:space="preserve"> en</w:t>
      </w:r>
      <w:r w:rsidR="0009585A" w:rsidRPr="005852DC">
        <w:rPr>
          <w:sz w:val="28"/>
        </w:rPr>
        <w:t xml:space="preserve">g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nein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nder.</w:t>
      </w:r>
      <w:r w:rsidRPr="005852DC">
        <w:rPr>
          <w:sz w:val="28"/>
        </w:rPr>
        <w:t xml:space="preserve"> </w:t>
      </w:r>
    </w:p>
    <w:p w14:paraId="50C6AEA9" w14:textId="0F8060F4" w:rsidR="00337134" w:rsidRPr="005852DC" w:rsidRDefault="003A0F0A" w:rsidP="00CC54A8">
      <w:pPr>
        <w:spacing w:line="360" w:lineRule="auto"/>
        <w:rPr>
          <w:sz w:val="28"/>
        </w:rPr>
      </w:pPr>
      <w:r w:rsidRPr="005852DC">
        <w:rPr>
          <w:sz w:val="28"/>
        </w:rPr>
        <w:t>Die Bäume und Pilze im W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ld </w:t>
      </w:r>
      <w:r w:rsidR="004424D6" w:rsidRPr="005852DC">
        <w:rPr>
          <w:sz w:val="28"/>
        </w:rPr>
        <w:t xml:space="preserve">hielten die Luft </w:t>
      </w:r>
      <w:r w:rsidR="00775BD3" w:rsidRPr="005852DC">
        <w:rPr>
          <w:sz w:val="28"/>
        </w:rPr>
        <w:t xml:space="preserve">an </w:t>
      </w:r>
      <w:r w:rsidR="00755387" w:rsidRPr="005852DC">
        <w:rPr>
          <w:sz w:val="28"/>
        </w:rPr>
        <w:t>und</w:t>
      </w:r>
      <w:r w:rsidR="00755387" w:rsidRPr="005852DC">
        <w:rPr>
          <w:sz w:val="28"/>
        </w:rPr>
        <w:br/>
      </w:r>
      <w:r w:rsidRPr="005852DC">
        <w:rPr>
          <w:sz w:val="28"/>
        </w:rPr>
        <w:t>sch</w:t>
      </w:r>
      <w:r w:rsidR="004F53C8" w:rsidRPr="005852DC">
        <w:rPr>
          <w:sz w:val="28"/>
        </w:rPr>
        <w:t>a</w:t>
      </w:r>
      <w:r w:rsidRPr="005852DC">
        <w:rPr>
          <w:sz w:val="28"/>
        </w:rPr>
        <w:t>u</w:t>
      </w:r>
      <w:r w:rsidR="0062183C" w:rsidRPr="005852DC">
        <w:rPr>
          <w:sz w:val="28"/>
        </w:rPr>
        <w:t>t</w:t>
      </w:r>
      <w:r w:rsidRPr="005852DC">
        <w:rPr>
          <w:sz w:val="28"/>
        </w:rPr>
        <w:t>en in die Wolken.</w:t>
      </w:r>
    </w:p>
    <w:p w14:paraId="71276661" w14:textId="77777777" w:rsidR="00775BD3" w:rsidRPr="005852DC" w:rsidRDefault="004424D6" w:rsidP="00CC54A8">
      <w:pPr>
        <w:spacing w:line="360" w:lineRule="auto"/>
        <w:rPr>
          <w:sz w:val="28"/>
        </w:rPr>
      </w:pPr>
      <w:r w:rsidRPr="005852DC">
        <w:rPr>
          <w:sz w:val="28"/>
        </w:rPr>
        <w:t>Nur 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im W</w:t>
      </w:r>
      <w:r w:rsidR="004F53C8" w:rsidRPr="005852DC">
        <w:rPr>
          <w:sz w:val="28"/>
        </w:rPr>
        <w:t>a</w:t>
      </w:r>
      <w:r w:rsidRPr="005852DC">
        <w:rPr>
          <w:sz w:val="28"/>
        </w:rPr>
        <w:t>ld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tte keine </w:t>
      </w:r>
      <w:r w:rsidR="00CA26DA" w:rsidRPr="005852DC">
        <w:rPr>
          <w:sz w:val="28"/>
        </w:rPr>
        <w:t>A</w:t>
      </w:r>
      <w:r w:rsidRPr="005852DC">
        <w:rPr>
          <w:sz w:val="28"/>
        </w:rPr>
        <w:t>ngst.</w:t>
      </w:r>
    </w:p>
    <w:p w14:paraId="2654A81A" w14:textId="77777777" w:rsidR="00557C55" w:rsidRPr="005852DC" w:rsidRDefault="004424D6" w:rsidP="00CC54A8">
      <w:pPr>
        <w:spacing w:line="360" w:lineRule="auto"/>
        <w:rPr>
          <w:sz w:val="28"/>
        </w:rPr>
      </w:pPr>
      <w:r w:rsidRPr="005852DC">
        <w:rPr>
          <w:sz w:val="28"/>
        </w:rPr>
        <w:t>Dieser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tte struppiges </w:t>
      </w:r>
      <w:r w:rsidR="003A0F0A" w:rsidRPr="005852DC">
        <w:rPr>
          <w:sz w:val="28"/>
        </w:rPr>
        <w:t>Fell und sein Ohr h</w:t>
      </w:r>
      <w:r w:rsidR="004F53C8" w:rsidRPr="005852DC">
        <w:rPr>
          <w:sz w:val="28"/>
        </w:rPr>
        <w:t>a</w:t>
      </w:r>
      <w:r w:rsidR="003A0F0A" w:rsidRPr="005852DC">
        <w:rPr>
          <w:sz w:val="28"/>
        </w:rPr>
        <w:t>t</w:t>
      </w:r>
      <w:r w:rsidR="0062183C" w:rsidRPr="005852DC">
        <w:rPr>
          <w:sz w:val="28"/>
        </w:rPr>
        <w:t>te</w:t>
      </w:r>
      <w:r w:rsidR="00AF6CA8" w:rsidRPr="005852DC">
        <w:rPr>
          <w:sz w:val="28"/>
        </w:rPr>
        <w:t xml:space="preserve"> </w:t>
      </w:r>
      <w:r w:rsidR="003A0F0A" w:rsidRPr="005852DC">
        <w:rPr>
          <w:sz w:val="28"/>
        </w:rPr>
        <w:t>einen Knick.</w:t>
      </w:r>
    </w:p>
    <w:p w14:paraId="76723449" w14:textId="563E1266" w:rsidR="00775BD3" w:rsidRPr="005852DC" w:rsidRDefault="002A3895" w:rsidP="00CC54A8">
      <w:pPr>
        <w:spacing w:line="360" w:lineRule="auto"/>
        <w:rPr>
          <w:sz w:val="28"/>
        </w:rPr>
      </w:pPr>
      <w:r w:rsidRPr="005852DC">
        <w:rPr>
          <w:sz w:val="28"/>
        </w:rPr>
        <w:t>Der Hase</w:t>
      </w:r>
      <w:r w:rsidR="003A0F0A" w:rsidRPr="005852DC">
        <w:rPr>
          <w:sz w:val="28"/>
        </w:rPr>
        <w:t xml:space="preserve"> </w:t>
      </w:r>
      <w:r w:rsidR="00352A4A" w:rsidRPr="005852DC">
        <w:rPr>
          <w:sz w:val="28"/>
        </w:rPr>
        <w:t>tr</w:t>
      </w:r>
      <w:r w:rsidR="004F53C8" w:rsidRPr="005852DC">
        <w:rPr>
          <w:sz w:val="28"/>
        </w:rPr>
        <w:t>a</w:t>
      </w:r>
      <w:r w:rsidR="00352A4A" w:rsidRPr="005852DC">
        <w:rPr>
          <w:sz w:val="28"/>
        </w:rPr>
        <w:t>f</w:t>
      </w:r>
      <w:r w:rsidR="008C0E75" w:rsidRPr="005852DC">
        <w:rPr>
          <w:sz w:val="28"/>
        </w:rPr>
        <w:t xml:space="preserve"> </w:t>
      </w:r>
      <w:r w:rsidR="003A0F0A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3A0F0A" w:rsidRPr="005852DC">
        <w:rPr>
          <w:sz w:val="28"/>
        </w:rPr>
        <w:t>s Eic</w:t>
      </w:r>
      <w:r w:rsidRPr="005852DC">
        <w:rPr>
          <w:sz w:val="28"/>
        </w:rPr>
        <w:t>hh</w:t>
      </w:r>
      <w:r w:rsidR="003A0F0A" w:rsidRPr="005852DC">
        <w:rPr>
          <w:sz w:val="28"/>
        </w:rPr>
        <w:t>örnchen</w:t>
      </w:r>
      <w:r w:rsidR="008C0E75" w:rsidRPr="005852DC">
        <w:rPr>
          <w:sz w:val="28"/>
        </w:rPr>
        <w:t>.</w:t>
      </w:r>
    </w:p>
    <w:p w14:paraId="1B41DDB3" w14:textId="5BEFC10A" w:rsidR="00EA548E" w:rsidRPr="005852DC" w:rsidRDefault="002A3895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 xml:space="preserve">Er fragte: </w:t>
      </w:r>
      <w:r w:rsidR="00755387" w:rsidRPr="005852DC">
        <w:rPr>
          <w:sz w:val="28"/>
        </w:rPr>
        <w:t>„</w:t>
      </w:r>
      <w:r w:rsidR="004424D6" w:rsidRPr="005852DC">
        <w:rPr>
          <w:sz w:val="28"/>
        </w:rPr>
        <w:t>Eichhörnchen, w</w:t>
      </w:r>
      <w:r w:rsidR="004F53C8" w:rsidRPr="005852DC">
        <w:rPr>
          <w:sz w:val="28"/>
        </w:rPr>
        <w:t>a</w:t>
      </w:r>
      <w:r w:rsidR="008C0E75" w:rsidRPr="005852DC">
        <w:rPr>
          <w:sz w:val="28"/>
        </w:rPr>
        <w:t>rum ist der Z</w:t>
      </w:r>
      <w:r w:rsidR="004F53C8" w:rsidRPr="005852DC">
        <w:rPr>
          <w:sz w:val="28"/>
        </w:rPr>
        <w:t>a</w:t>
      </w:r>
      <w:r w:rsidR="008C0E75" w:rsidRPr="005852DC">
        <w:rPr>
          <w:sz w:val="28"/>
        </w:rPr>
        <w:t>uberer so wütend?</w:t>
      </w:r>
      <w:r w:rsidR="00755387" w:rsidRPr="005852DC">
        <w:rPr>
          <w:sz w:val="28"/>
        </w:rPr>
        <w:t>“</w:t>
      </w:r>
      <w:r w:rsidR="008C0E75" w:rsidRPr="005852DC">
        <w:rPr>
          <w:sz w:val="28"/>
        </w:rPr>
        <w:t xml:space="preserve"> </w:t>
      </w:r>
    </w:p>
    <w:p w14:paraId="48E2DF76" w14:textId="17CD7700" w:rsidR="0009585A" w:rsidRPr="005852DC" w:rsidRDefault="008C0E75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>s Eichhörnchen</w:t>
      </w:r>
      <w:r w:rsidR="004424D6" w:rsidRPr="005852DC">
        <w:rPr>
          <w:sz w:val="28"/>
        </w:rPr>
        <w:t xml:space="preserve"> hielt sich die Pfoten vor die </w:t>
      </w:r>
      <w:r w:rsidR="00CA26DA" w:rsidRPr="005852DC">
        <w:rPr>
          <w:sz w:val="28"/>
        </w:rPr>
        <w:t>A</w:t>
      </w:r>
      <w:r w:rsidR="004424D6" w:rsidRPr="005852DC">
        <w:rPr>
          <w:sz w:val="28"/>
        </w:rPr>
        <w:t>ugen</w:t>
      </w:r>
      <w:r w:rsidR="002A3895" w:rsidRPr="005852DC">
        <w:rPr>
          <w:sz w:val="28"/>
        </w:rPr>
        <w:t xml:space="preserve"> und </w:t>
      </w:r>
      <w:r w:rsidRPr="005852DC">
        <w:rPr>
          <w:sz w:val="28"/>
        </w:rPr>
        <w:t>flüsterte:</w:t>
      </w:r>
      <w:r w:rsidR="00755387" w:rsidRPr="005852DC">
        <w:rPr>
          <w:sz w:val="28"/>
        </w:rPr>
        <w:t xml:space="preserve"> „</w:t>
      </w:r>
      <w:r w:rsidR="0009585A" w:rsidRPr="005852DC">
        <w:rPr>
          <w:sz w:val="28"/>
        </w:rPr>
        <w:t>PSSSSST!</w:t>
      </w:r>
      <w:r w:rsidRPr="005852DC">
        <w:rPr>
          <w:sz w:val="28"/>
        </w:rPr>
        <w:t xml:space="preserve"> Du k</w:t>
      </w:r>
      <w:r w:rsidR="004F53C8" w:rsidRPr="005852DC">
        <w:rPr>
          <w:sz w:val="28"/>
        </w:rPr>
        <w:t>a</w:t>
      </w:r>
      <w:r w:rsidRPr="005852DC">
        <w:rPr>
          <w:sz w:val="28"/>
        </w:rPr>
        <w:t>nnst mich nicht sehen</w:t>
      </w:r>
      <w:r w:rsidR="00755387" w:rsidRPr="005852DC">
        <w:rPr>
          <w:sz w:val="28"/>
        </w:rPr>
        <w:t>“</w:t>
      </w:r>
      <w:r w:rsidR="0009585A" w:rsidRPr="005852DC">
        <w:rPr>
          <w:sz w:val="28"/>
        </w:rPr>
        <w:t xml:space="preserve">. </w:t>
      </w:r>
    </w:p>
    <w:p w14:paraId="42A39DFD" w14:textId="5E022233" w:rsidR="00775BD3" w:rsidRPr="005852DC" w:rsidRDefault="008C0E75" w:rsidP="008611BB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r w:rsidR="0009585A" w:rsidRPr="005852DC">
        <w:rPr>
          <w:sz w:val="28"/>
        </w:rPr>
        <w:t>kleine</w:t>
      </w:r>
      <w:r w:rsidR="008611BB" w:rsidRPr="005852DC">
        <w:rPr>
          <w:sz w:val="28"/>
        </w:rPr>
        <w:t xml:space="preserve"> </w:t>
      </w:r>
      <w:r w:rsidR="00743780" w:rsidRPr="005852DC">
        <w:rPr>
          <w:sz w:val="28"/>
        </w:rPr>
        <w:t xml:space="preserve">Hase </w:t>
      </w:r>
      <w:r w:rsidR="008611BB" w:rsidRPr="005852DC">
        <w:rPr>
          <w:sz w:val="28"/>
        </w:rPr>
        <w:t xml:space="preserve">hielt sich </w:t>
      </w:r>
      <w:r w:rsidR="00743780" w:rsidRPr="005852DC">
        <w:rPr>
          <w:sz w:val="28"/>
        </w:rPr>
        <w:t xml:space="preserve">auch </w:t>
      </w:r>
      <w:r w:rsidR="008611BB" w:rsidRPr="005852DC">
        <w:rPr>
          <w:sz w:val="28"/>
        </w:rPr>
        <w:t>die Pfoten vor die Augen.</w:t>
      </w:r>
    </w:p>
    <w:p w14:paraId="4689CC4F" w14:textId="405AF0B9" w:rsidR="006D732C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>Der</w:t>
      </w:r>
      <w:r w:rsidR="0009585A" w:rsidRPr="005852DC">
        <w:rPr>
          <w:sz w:val="28"/>
        </w:rPr>
        <w:t xml:space="preserve"> 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se</w:t>
      </w:r>
      <w:r w:rsidR="008C0E75" w:rsidRPr="005852DC">
        <w:rPr>
          <w:sz w:val="28"/>
        </w:rPr>
        <w:t xml:space="preserve"> s</w:t>
      </w:r>
      <w:r w:rsidR="004F53C8" w:rsidRPr="005852DC">
        <w:rPr>
          <w:sz w:val="28"/>
        </w:rPr>
        <w:t>a</w:t>
      </w:r>
      <w:r w:rsidR="008C0E75" w:rsidRPr="005852DC">
        <w:rPr>
          <w:sz w:val="28"/>
        </w:rPr>
        <w:t>gt</w:t>
      </w:r>
      <w:r w:rsidR="0062183C" w:rsidRPr="005852DC">
        <w:rPr>
          <w:sz w:val="28"/>
        </w:rPr>
        <w:t>e</w:t>
      </w:r>
      <w:r w:rsidR="008C0E75" w:rsidRPr="005852DC">
        <w:rPr>
          <w:sz w:val="28"/>
        </w:rPr>
        <w:t>:</w:t>
      </w:r>
      <w:r w:rsidR="00775BD3" w:rsidRPr="005852DC">
        <w:rPr>
          <w:sz w:val="28"/>
        </w:rPr>
        <w:t xml:space="preserve"> </w:t>
      </w:r>
      <w:r w:rsidR="00F0110F" w:rsidRPr="005852DC">
        <w:rPr>
          <w:sz w:val="28"/>
        </w:rPr>
        <w:t>„</w:t>
      </w:r>
      <w:r w:rsidRPr="005852DC">
        <w:rPr>
          <w:sz w:val="28"/>
        </w:rPr>
        <w:t>Aha</w:t>
      </w:r>
      <w:r w:rsidR="009C730B" w:rsidRPr="005852DC">
        <w:rPr>
          <w:sz w:val="28"/>
        </w:rPr>
        <w:t>, Stimmt!</w:t>
      </w:r>
      <w:r w:rsidRPr="005852DC">
        <w:rPr>
          <w:sz w:val="28"/>
        </w:rPr>
        <w:t xml:space="preserve"> </w:t>
      </w:r>
      <w:r w:rsidR="009C730B" w:rsidRPr="005852DC">
        <w:rPr>
          <w:sz w:val="28"/>
        </w:rPr>
        <w:t xml:space="preserve">Halte </w:t>
      </w:r>
      <w:r w:rsidRPr="005852DC">
        <w:rPr>
          <w:sz w:val="28"/>
        </w:rPr>
        <w:t>ich die Pfoten vor</w:t>
      </w:r>
      <w:r w:rsidR="009C730B" w:rsidRPr="005852DC">
        <w:rPr>
          <w:sz w:val="28"/>
        </w:rPr>
        <w:t xml:space="preserve"> </w:t>
      </w:r>
      <w:r w:rsidRPr="005852DC">
        <w:rPr>
          <w:sz w:val="28"/>
        </w:rPr>
        <w:t>die Augen</w:t>
      </w:r>
      <w:r w:rsidR="009C730B" w:rsidRPr="005852DC">
        <w:rPr>
          <w:sz w:val="28"/>
        </w:rPr>
        <w:t xml:space="preserve">, </w:t>
      </w:r>
      <w:r w:rsidR="00755387" w:rsidRPr="005852DC">
        <w:rPr>
          <w:sz w:val="28"/>
        </w:rPr>
        <w:t xml:space="preserve">kann </w:t>
      </w:r>
      <w:r w:rsidR="009C730B" w:rsidRPr="005852DC">
        <w:rPr>
          <w:sz w:val="28"/>
        </w:rPr>
        <w:t>ich dich nicht</w:t>
      </w:r>
      <w:r w:rsidR="00755387" w:rsidRPr="005852DC">
        <w:rPr>
          <w:sz w:val="28"/>
        </w:rPr>
        <w:t xml:space="preserve"> sehen</w:t>
      </w:r>
      <w:r w:rsidR="009C730B" w:rsidRPr="005852DC">
        <w:rPr>
          <w:sz w:val="28"/>
        </w:rPr>
        <w:t>!</w:t>
      </w:r>
      <w:r w:rsidR="00755387" w:rsidRPr="005852DC">
        <w:rPr>
          <w:sz w:val="28"/>
        </w:rPr>
        <w:t>“</w:t>
      </w:r>
    </w:p>
    <w:p w14:paraId="2F6FCF9D" w14:textId="77777777" w:rsidR="00932011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g</w:t>
      </w:r>
      <w:r w:rsidR="0062183C" w:rsidRPr="005852DC">
        <w:rPr>
          <w:sz w:val="28"/>
        </w:rPr>
        <w:t>ing</w:t>
      </w:r>
      <w:r w:rsidRPr="005852DC">
        <w:rPr>
          <w:sz w:val="28"/>
        </w:rPr>
        <w:t xml:space="preserve"> weiter bis zu der 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lten Eiche. </w:t>
      </w:r>
    </w:p>
    <w:p w14:paraId="6F7C7680" w14:textId="77777777" w:rsidR="0009585A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fr</w:t>
      </w:r>
      <w:r w:rsidR="004F53C8" w:rsidRPr="005852DC">
        <w:rPr>
          <w:sz w:val="28"/>
        </w:rPr>
        <w:t>a</w:t>
      </w:r>
      <w:r w:rsidRPr="005852DC">
        <w:rPr>
          <w:sz w:val="28"/>
        </w:rPr>
        <w:t>gt</w:t>
      </w:r>
      <w:r w:rsidR="0062183C" w:rsidRPr="005852DC">
        <w:rPr>
          <w:sz w:val="28"/>
        </w:rPr>
        <w:t>e</w:t>
      </w:r>
      <w:r w:rsidRPr="005852DC">
        <w:rPr>
          <w:sz w:val="28"/>
        </w:rPr>
        <w:t xml:space="preserve">: </w:t>
      </w:r>
      <w:r w:rsidR="00755387" w:rsidRPr="005852DC">
        <w:rPr>
          <w:sz w:val="28"/>
        </w:rPr>
        <w:t>„</w:t>
      </w:r>
      <w:r w:rsidR="001474FF" w:rsidRPr="005852DC">
        <w:rPr>
          <w:sz w:val="28"/>
        </w:rPr>
        <w:t>Eiche</w:t>
      </w:r>
      <w:r w:rsidR="0009585A" w:rsidRPr="005852DC">
        <w:rPr>
          <w:sz w:val="28"/>
        </w:rPr>
        <w:t>,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rum </w:t>
      </w:r>
      <w:r w:rsidR="001474FF" w:rsidRPr="005852DC">
        <w:rPr>
          <w:sz w:val="28"/>
        </w:rPr>
        <w:t>ist der Z</w:t>
      </w:r>
      <w:r w:rsidR="004F53C8" w:rsidRPr="005852DC">
        <w:rPr>
          <w:sz w:val="28"/>
        </w:rPr>
        <w:t>a</w:t>
      </w:r>
      <w:r w:rsidR="001474FF" w:rsidRPr="005852DC">
        <w:rPr>
          <w:sz w:val="28"/>
        </w:rPr>
        <w:t xml:space="preserve">uberer </w:t>
      </w:r>
      <w:r w:rsidR="0009585A" w:rsidRPr="005852DC">
        <w:rPr>
          <w:sz w:val="28"/>
        </w:rPr>
        <w:t xml:space="preserve">so </w:t>
      </w:r>
      <w:r w:rsidRPr="005852DC">
        <w:rPr>
          <w:sz w:val="28"/>
        </w:rPr>
        <w:t>wütend</w:t>
      </w:r>
      <w:r w:rsidR="0009585A" w:rsidRPr="005852DC">
        <w:rPr>
          <w:sz w:val="28"/>
        </w:rPr>
        <w:t>?</w:t>
      </w:r>
      <w:r w:rsidR="00755387" w:rsidRPr="005852DC">
        <w:rPr>
          <w:sz w:val="28"/>
        </w:rPr>
        <w:t>“</w:t>
      </w:r>
    </w:p>
    <w:p w14:paraId="14DAFCBF" w14:textId="77777777" w:rsidR="00775BD3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Die </w:t>
      </w:r>
      <w:r w:rsidR="004F53C8" w:rsidRPr="005852DC">
        <w:rPr>
          <w:sz w:val="28"/>
        </w:rPr>
        <w:t>a</w:t>
      </w:r>
      <w:r w:rsidRPr="005852DC">
        <w:rPr>
          <w:sz w:val="28"/>
        </w:rPr>
        <w:t>lte Eiche r</w:t>
      </w:r>
      <w:r w:rsidR="004F53C8" w:rsidRPr="005852DC">
        <w:rPr>
          <w:sz w:val="28"/>
        </w:rPr>
        <w:t>a</w:t>
      </w:r>
      <w:r w:rsidRPr="005852DC">
        <w:rPr>
          <w:sz w:val="28"/>
        </w:rPr>
        <w:t>schelt</w:t>
      </w:r>
      <w:r w:rsidR="0062183C" w:rsidRPr="005852DC">
        <w:rPr>
          <w:sz w:val="28"/>
        </w:rPr>
        <w:t>e</w:t>
      </w:r>
      <w:r w:rsidRPr="005852DC">
        <w:rPr>
          <w:sz w:val="28"/>
        </w:rPr>
        <w:t xml:space="preserve"> mit den Blättern.</w:t>
      </w:r>
    </w:p>
    <w:p w14:paraId="2BEE0F3C" w14:textId="7BD1CC1C" w:rsidR="006D732C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>Sie streckt</w:t>
      </w:r>
      <w:r w:rsidR="0062183C" w:rsidRPr="005852DC">
        <w:rPr>
          <w:sz w:val="28"/>
        </w:rPr>
        <w:t xml:space="preserve">e </w:t>
      </w:r>
      <w:r w:rsidRPr="005852DC">
        <w:rPr>
          <w:sz w:val="28"/>
        </w:rPr>
        <w:t>die Äste in den Himmel und s</w:t>
      </w:r>
      <w:r w:rsidR="004F53C8" w:rsidRPr="005852DC">
        <w:rPr>
          <w:sz w:val="28"/>
        </w:rPr>
        <w:t>a</w:t>
      </w:r>
      <w:r w:rsidRPr="005852DC">
        <w:rPr>
          <w:sz w:val="28"/>
        </w:rPr>
        <w:t>gt</w:t>
      </w:r>
      <w:r w:rsidR="001474FF" w:rsidRPr="005852DC">
        <w:rPr>
          <w:sz w:val="28"/>
        </w:rPr>
        <w:t>e</w:t>
      </w:r>
      <w:r w:rsidRPr="005852DC">
        <w:rPr>
          <w:sz w:val="28"/>
        </w:rPr>
        <w:t xml:space="preserve">: </w:t>
      </w:r>
      <w:r w:rsidR="00755387" w:rsidRPr="005852DC">
        <w:rPr>
          <w:sz w:val="28"/>
        </w:rPr>
        <w:t>„</w:t>
      </w:r>
      <w:proofErr w:type="spellStart"/>
      <w:r w:rsidR="0009585A" w:rsidRPr="005852DC">
        <w:rPr>
          <w:sz w:val="28"/>
        </w:rPr>
        <w:t>Psssst</w:t>
      </w:r>
      <w:proofErr w:type="spellEnd"/>
      <w:r w:rsidR="0009585A" w:rsidRPr="005852DC">
        <w:rPr>
          <w:sz w:val="28"/>
        </w:rPr>
        <w:t>!</w:t>
      </w:r>
      <w:r w:rsidR="00755387" w:rsidRPr="005852DC">
        <w:rPr>
          <w:sz w:val="28"/>
        </w:rPr>
        <w:t>“</w:t>
      </w:r>
    </w:p>
    <w:p w14:paraId="66CB33B5" w14:textId="77777777" w:rsidR="00932011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>Später</w:t>
      </w:r>
      <w:r w:rsidR="00F0110F" w:rsidRPr="005852DC">
        <w:rPr>
          <w:sz w:val="28"/>
        </w:rPr>
        <w:t xml:space="preserve"> tr</w:t>
      </w:r>
      <w:r w:rsidR="004F53C8" w:rsidRPr="005852DC">
        <w:rPr>
          <w:sz w:val="28"/>
        </w:rPr>
        <w:t>a</w:t>
      </w:r>
      <w:r w:rsidR="001474FF" w:rsidRPr="005852DC">
        <w:rPr>
          <w:sz w:val="28"/>
        </w:rPr>
        <w:t xml:space="preserve">f </w:t>
      </w:r>
      <w:r w:rsidR="00F0110F"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="00F0110F" w:rsidRPr="005852DC">
        <w:rPr>
          <w:sz w:val="28"/>
        </w:rPr>
        <w:t xml:space="preserve">se den grünen Käfer. </w:t>
      </w:r>
    </w:p>
    <w:p w14:paraId="1C8B8876" w14:textId="6DFECD90" w:rsidR="00932011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fr</w:t>
      </w:r>
      <w:r w:rsidR="004F53C8" w:rsidRPr="005852DC">
        <w:rPr>
          <w:sz w:val="28"/>
        </w:rPr>
        <w:t>a</w:t>
      </w:r>
      <w:r w:rsidRPr="005852DC">
        <w:rPr>
          <w:sz w:val="28"/>
        </w:rPr>
        <w:t>gt</w:t>
      </w:r>
      <w:r w:rsidR="0062183C" w:rsidRPr="005852DC">
        <w:rPr>
          <w:sz w:val="28"/>
        </w:rPr>
        <w:t>e</w:t>
      </w:r>
      <w:r w:rsidRPr="005852DC">
        <w:rPr>
          <w:sz w:val="28"/>
        </w:rPr>
        <w:t>: „K</w:t>
      </w:r>
      <w:r w:rsidR="001474FF" w:rsidRPr="005852DC">
        <w:rPr>
          <w:sz w:val="28"/>
        </w:rPr>
        <w:t xml:space="preserve">äfer, </w:t>
      </w:r>
      <w:r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Pr="005852DC">
        <w:rPr>
          <w:sz w:val="28"/>
        </w:rPr>
        <w:t>rum</w:t>
      </w:r>
      <w:r w:rsidR="001474FF" w:rsidRPr="005852DC">
        <w:rPr>
          <w:sz w:val="28"/>
        </w:rPr>
        <w:t xml:space="preserve"> ist</w:t>
      </w:r>
      <w:r w:rsidRPr="005852DC">
        <w:rPr>
          <w:sz w:val="28"/>
        </w:rPr>
        <w:t xml:space="preserve"> der Z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uberer so wütend?“ </w:t>
      </w:r>
    </w:p>
    <w:p w14:paraId="61962ABC" w14:textId="4BC29A24" w:rsidR="002367B4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>Der Käfer m</w:t>
      </w:r>
      <w:r w:rsidR="004F53C8" w:rsidRPr="005852DC">
        <w:rPr>
          <w:sz w:val="28"/>
        </w:rPr>
        <w:t>a</w:t>
      </w:r>
      <w:r w:rsidRPr="005852DC">
        <w:rPr>
          <w:sz w:val="28"/>
        </w:rPr>
        <w:t>cht</w:t>
      </w:r>
      <w:r w:rsidR="0062183C" w:rsidRPr="005852DC">
        <w:rPr>
          <w:sz w:val="28"/>
        </w:rPr>
        <w:t>e</w:t>
      </w:r>
      <w:r w:rsidR="00AF6CA8" w:rsidRPr="005852DC">
        <w:rPr>
          <w:sz w:val="28"/>
        </w:rPr>
        <w:t xml:space="preserve"> </w:t>
      </w:r>
      <w:r w:rsidRPr="005852DC">
        <w:rPr>
          <w:sz w:val="28"/>
        </w:rPr>
        <w:t>„</w:t>
      </w:r>
      <w:proofErr w:type="spellStart"/>
      <w:r w:rsidRPr="005852DC">
        <w:rPr>
          <w:sz w:val="28"/>
        </w:rPr>
        <w:t>psssst</w:t>
      </w:r>
      <w:proofErr w:type="spellEnd"/>
      <w:r w:rsidRPr="005852DC">
        <w:rPr>
          <w:sz w:val="28"/>
        </w:rPr>
        <w:t>!“ u</w:t>
      </w:r>
      <w:r w:rsidR="00755387" w:rsidRPr="005852DC">
        <w:rPr>
          <w:sz w:val="28"/>
        </w:rPr>
        <w:t xml:space="preserve">nd </w:t>
      </w:r>
      <w:r w:rsidRPr="005852DC">
        <w:rPr>
          <w:sz w:val="28"/>
        </w:rPr>
        <w:t>r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nnte</w:t>
      </w:r>
      <w:r w:rsidRPr="005852DC">
        <w:rPr>
          <w:sz w:val="28"/>
        </w:rPr>
        <w:t xml:space="preserve"> schnell unter</w:t>
      </w:r>
      <w:r w:rsidR="00755387" w:rsidRPr="005852DC">
        <w:rPr>
          <w:sz w:val="28"/>
        </w:rPr>
        <w:br/>
      </w: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>s nächste Bl</w:t>
      </w:r>
      <w:r w:rsidR="004F53C8" w:rsidRPr="005852DC">
        <w:rPr>
          <w:sz w:val="28"/>
        </w:rPr>
        <w:t>a</w:t>
      </w:r>
      <w:r w:rsidRPr="005852DC">
        <w:rPr>
          <w:sz w:val="28"/>
        </w:rPr>
        <w:t>tt.</w:t>
      </w:r>
    </w:p>
    <w:p w14:paraId="58F263DC" w14:textId="43D1040F" w:rsidR="00775BD3" w:rsidRPr="005852DC" w:rsidRDefault="00F0110F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d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ch</w:t>
      </w:r>
      <w:r w:rsidR="00AF6CA8" w:rsidRPr="005852DC">
        <w:rPr>
          <w:sz w:val="28"/>
        </w:rPr>
        <w:t>t</w:t>
      </w:r>
      <w:r w:rsidR="0062183C" w:rsidRPr="005852DC">
        <w:rPr>
          <w:sz w:val="28"/>
        </w:rPr>
        <w:t>e</w:t>
      </w:r>
      <w:r w:rsidRPr="005852DC">
        <w:rPr>
          <w:sz w:val="28"/>
        </w:rPr>
        <w:t>:</w:t>
      </w:r>
      <w:r w:rsidR="0062183C" w:rsidRPr="005852DC">
        <w:rPr>
          <w:sz w:val="28"/>
        </w:rPr>
        <w:t xml:space="preserve"> </w:t>
      </w:r>
      <w:r w:rsidR="00EA548E" w:rsidRPr="005852DC">
        <w:rPr>
          <w:sz w:val="28"/>
        </w:rPr>
        <w:br/>
      </w:r>
      <w:r w:rsidR="00557C55" w:rsidRPr="005852DC">
        <w:rPr>
          <w:sz w:val="28"/>
        </w:rPr>
        <w:t>„</w:t>
      </w:r>
      <w:r w:rsidRPr="005852DC">
        <w:rPr>
          <w:sz w:val="28"/>
        </w:rPr>
        <w:t>Der Z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uberer </w:t>
      </w:r>
      <w:proofErr w:type="spellStart"/>
      <w:r w:rsidRPr="005852DC">
        <w:rPr>
          <w:sz w:val="28"/>
        </w:rPr>
        <w:t>Kotzmotz</w:t>
      </w:r>
      <w:proofErr w:type="spellEnd"/>
      <w:r w:rsidR="0009585A" w:rsidRPr="005852DC">
        <w:rPr>
          <w:sz w:val="28"/>
        </w:rPr>
        <w:t xml:space="preserve"> </w:t>
      </w:r>
      <w:r w:rsidR="00FF498A" w:rsidRPr="005852DC">
        <w:rPr>
          <w:sz w:val="28"/>
        </w:rPr>
        <w:t>brüllt</w:t>
      </w:r>
      <w:r w:rsidR="00EA548E" w:rsidRPr="005852DC">
        <w:rPr>
          <w:sz w:val="28"/>
        </w:rPr>
        <w:t xml:space="preserve"> so</w:t>
      </w:r>
      <w:r w:rsidR="00FF498A" w:rsidRPr="005852DC">
        <w:rPr>
          <w:sz w:val="28"/>
        </w:rPr>
        <w:t xml:space="preserve"> </w:t>
      </w:r>
      <w:r w:rsidR="00AF6CA8" w:rsidRPr="005852DC">
        <w:rPr>
          <w:sz w:val="28"/>
        </w:rPr>
        <w:t>l</w:t>
      </w:r>
      <w:r w:rsidR="004F53C8" w:rsidRPr="005852DC">
        <w:rPr>
          <w:sz w:val="28"/>
        </w:rPr>
        <w:t>a</w:t>
      </w:r>
      <w:r w:rsidR="00AF6CA8" w:rsidRPr="005852DC">
        <w:rPr>
          <w:sz w:val="28"/>
        </w:rPr>
        <w:t>ut</w:t>
      </w:r>
      <w:r w:rsidR="00FF498A" w:rsidRPr="005852DC">
        <w:rPr>
          <w:sz w:val="28"/>
        </w:rPr>
        <w:t xml:space="preserve">. </w:t>
      </w:r>
      <w:r w:rsidR="000E0300" w:rsidRPr="005852DC">
        <w:rPr>
          <w:sz w:val="28"/>
        </w:rPr>
        <w:br/>
      </w:r>
      <w:r w:rsidR="00FF498A" w:rsidRPr="005852DC">
        <w:rPr>
          <w:sz w:val="28"/>
        </w:rPr>
        <w:t>Er</w:t>
      </w:r>
      <w:r w:rsidR="007C1D3F" w:rsidRPr="005852DC">
        <w:rPr>
          <w:sz w:val="28"/>
        </w:rPr>
        <w:t xml:space="preserve"> ist</w:t>
      </w:r>
      <w:r w:rsidR="00FF498A" w:rsidRPr="005852DC">
        <w:rPr>
          <w:sz w:val="28"/>
        </w:rPr>
        <w:t xml:space="preserve"> </w:t>
      </w:r>
      <w:r w:rsidR="00EA548E" w:rsidRPr="005852DC">
        <w:rPr>
          <w:sz w:val="28"/>
        </w:rPr>
        <w:t xml:space="preserve">wirklich </w:t>
      </w:r>
      <w:r w:rsidR="00FF498A" w:rsidRPr="005852DC">
        <w:rPr>
          <w:sz w:val="28"/>
        </w:rPr>
        <w:t>sehr wütend.</w:t>
      </w:r>
      <w:r w:rsidR="00A0715E" w:rsidRPr="005852DC">
        <w:rPr>
          <w:sz w:val="28"/>
        </w:rPr>
        <w:t xml:space="preserve"> </w:t>
      </w:r>
      <w:r w:rsidR="00AF6CA8" w:rsidRPr="005852DC">
        <w:rPr>
          <w:sz w:val="28"/>
        </w:rPr>
        <w:t>Er schreit so wütende Wörter.</w:t>
      </w:r>
    </w:p>
    <w:p w14:paraId="6E3312E6" w14:textId="36270AC9" w:rsidR="00EA548E" w:rsidRPr="005852DC" w:rsidRDefault="00EA548E" w:rsidP="00CC54A8">
      <w:pPr>
        <w:spacing w:line="360" w:lineRule="auto"/>
        <w:rPr>
          <w:sz w:val="28"/>
        </w:rPr>
      </w:pPr>
      <w:r w:rsidRPr="005852DC">
        <w:rPr>
          <w:sz w:val="28"/>
        </w:rPr>
        <w:t>Aber e</w:t>
      </w:r>
      <w:r w:rsidR="00FF498A" w:rsidRPr="005852DC">
        <w:rPr>
          <w:sz w:val="28"/>
        </w:rPr>
        <w:t xml:space="preserve">s gibt doch </w:t>
      </w:r>
      <w:r w:rsidR="004F53C8" w:rsidRPr="005852DC">
        <w:rPr>
          <w:sz w:val="28"/>
        </w:rPr>
        <w:t>a</w:t>
      </w:r>
      <w:r w:rsidR="00FF498A" w:rsidRPr="005852DC">
        <w:rPr>
          <w:sz w:val="28"/>
        </w:rPr>
        <w:t xml:space="preserve">uch so viele schöne </w:t>
      </w:r>
      <w:r w:rsidR="002F21C6" w:rsidRPr="005852DC">
        <w:rPr>
          <w:sz w:val="28"/>
        </w:rPr>
        <w:t>Wörter?</w:t>
      </w:r>
      <w:r w:rsidR="00557C55" w:rsidRPr="005852DC">
        <w:rPr>
          <w:sz w:val="28"/>
        </w:rPr>
        <w:t>“</w:t>
      </w:r>
    </w:p>
    <w:p w14:paraId="3868E74F" w14:textId="12D5820F" w:rsidR="00775BD3" w:rsidRPr="005852DC" w:rsidRDefault="00FF498A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kichert</w:t>
      </w:r>
      <w:r w:rsidR="0062183C" w:rsidRPr="005852DC">
        <w:rPr>
          <w:sz w:val="28"/>
        </w:rPr>
        <w:t>e</w:t>
      </w:r>
      <w:r w:rsidR="00D40AD9" w:rsidRPr="005852DC">
        <w:rPr>
          <w:sz w:val="28"/>
        </w:rPr>
        <w:t xml:space="preserve"> und s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 xml:space="preserve">ng: </w:t>
      </w:r>
      <w:r w:rsidR="00EA548E" w:rsidRPr="005852DC">
        <w:rPr>
          <w:sz w:val="28"/>
        </w:rPr>
        <w:br/>
      </w:r>
      <w:r w:rsidR="00D40AD9" w:rsidRPr="005852DC">
        <w:rPr>
          <w:sz w:val="28"/>
        </w:rPr>
        <w:t>„</w:t>
      </w:r>
      <w:r w:rsidR="00352A4A" w:rsidRPr="005852DC">
        <w:rPr>
          <w:sz w:val="28"/>
        </w:rPr>
        <w:t xml:space="preserve">Schöne Wörter wie </w:t>
      </w:r>
      <w:r w:rsidR="00D40AD9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>s Wort Frosch-B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 xml:space="preserve">cken-Musik oder </w:t>
      </w:r>
      <w:proofErr w:type="spellStart"/>
      <w:r w:rsidR="00D40AD9" w:rsidRPr="005852DC">
        <w:rPr>
          <w:sz w:val="28"/>
        </w:rPr>
        <w:t>Him</w:t>
      </w:r>
      <w:proofErr w:type="spellEnd"/>
      <w:r w:rsidR="00D40AD9" w:rsidRPr="005852DC">
        <w:rPr>
          <w:sz w:val="28"/>
        </w:rPr>
        <w:t>-</w:t>
      </w:r>
      <w:proofErr w:type="spellStart"/>
      <w:r w:rsidR="00D40AD9" w:rsidRPr="005852DC">
        <w:rPr>
          <w:sz w:val="28"/>
        </w:rPr>
        <w:t>beer</w:t>
      </w:r>
      <w:proofErr w:type="spellEnd"/>
      <w:r w:rsidR="00D40AD9" w:rsidRPr="005852DC">
        <w:rPr>
          <w:sz w:val="28"/>
        </w:rPr>
        <w:t>-Ros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>.</w:t>
      </w:r>
      <w:r w:rsidR="004E108B" w:rsidRPr="005852DC">
        <w:rPr>
          <w:sz w:val="28"/>
        </w:rPr>
        <w:t>“</w:t>
      </w:r>
    </w:p>
    <w:p w14:paraId="2B7E8EF4" w14:textId="77777777" w:rsidR="001007E4" w:rsidRPr="005852DC" w:rsidRDefault="00FF498A" w:rsidP="00CC54A8">
      <w:pPr>
        <w:spacing w:line="360" w:lineRule="auto"/>
        <w:rPr>
          <w:sz w:val="28"/>
        </w:rPr>
      </w:pPr>
      <w:r w:rsidRPr="005852DC">
        <w:rPr>
          <w:sz w:val="28"/>
        </w:rPr>
        <w:t>Er hopst</w:t>
      </w:r>
      <w:r w:rsidR="0062183C" w:rsidRPr="005852DC">
        <w:rPr>
          <w:sz w:val="28"/>
        </w:rPr>
        <w:t>e</w:t>
      </w:r>
      <w:r w:rsidRPr="005852DC">
        <w:rPr>
          <w:sz w:val="28"/>
        </w:rPr>
        <w:t xml:space="preserve"> im Kreis herum.</w:t>
      </w:r>
    </w:p>
    <w:p w14:paraId="54D21098" w14:textId="13F8A5CD" w:rsidR="00FF498A" w:rsidRPr="005852DC" w:rsidRDefault="00FF498A" w:rsidP="00CC54A8">
      <w:pPr>
        <w:spacing w:line="360" w:lineRule="auto"/>
        <w:rPr>
          <w:sz w:val="28"/>
        </w:rPr>
      </w:pPr>
      <w:r w:rsidRPr="005852DC">
        <w:rPr>
          <w:sz w:val="28"/>
        </w:rPr>
        <w:t>Einm</w:t>
      </w:r>
      <w:r w:rsidR="004F53C8" w:rsidRPr="005852DC">
        <w:rPr>
          <w:sz w:val="28"/>
        </w:rPr>
        <w:t>a</w:t>
      </w:r>
      <w:r w:rsidRPr="005852DC">
        <w:rPr>
          <w:sz w:val="28"/>
        </w:rPr>
        <w:t>l rechts, einm</w:t>
      </w:r>
      <w:r w:rsidR="004F53C8" w:rsidRPr="005852DC">
        <w:rPr>
          <w:sz w:val="28"/>
        </w:rPr>
        <w:t>a</w:t>
      </w:r>
      <w:r w:rsidRPr="005852DC">
        <w:rPr>
          <w:sz w:val="28"/>
        </w:rPr>
        <w:t>l links</w:t>
      </w:r>
      <w:r w:rsidR="00755387" w:rsidRPr="005852DC">
        <w:rPr>
          <w:sz w:val="28"/>
        </w:rPr>
        <w:t xml:space="preserve"> und</w:t>
      </w:r>
      <w:r w:rsidRPr="005852DC">
        <w:rPr>
          <w:sz w:val="28"/>
        </w:rPr>
        <w:t xml:space="preserve"> </w:t>
      </w:r>
      <w:proofErr w:type="spellStart"/>
      <w:r w:rsidRPr="005852DC">
        <w:rPr>
          <w:sz w:val="28"/>
        </w:rPr>
        <w:t>st</w:t>
      </w:r>
      <w:r w:rsidR="0062183C" w:rsidRPr="005852DC">
        <w:rPr>
          <w:sz w:val="28"/>
        </w:rPr>
        <w:t>iess</w:t>
      </w:r>
      <w:proofErr w:type="spellEnd"/>
      <w:r w:rsidR="00755387" w:rsidRPr="005852DC">
        <w:rPr>
          <w:sz w:val="28"/>
        </w:rPr>
        <w:t xml:space="preserve"> </w:t>
      </w:r>
      <w:r w:rsidRPr="005852DC">
        <w:rPr>
          <w:sz w:val="28"/>
        </w:rPr>
        <w:t xml:space="preserve">mit seinem </w:t>
      </w:r>
      <w:r w:rsidR="001474FF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1474FF" w:rsidRPr="005852DC">
        <w:rPr>
          <w:sz w:val="28"/>
        </w:rPr>
        <w:t>senp</w:t>
      </w:r>
      <w:r w:rsidRPr="005852DC">
        <w:rPr>
          <w:sz w:val="28"/>
        </w:rPr>
        <w:t>opo gegen die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ustür von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>.</w:t>
      </w:r>
    </w:p>
    <w:p w14:paraId="19D3733C" w14:textId="77777777" w:rsidR="00932011" w:rsidRPr="005852DC" w:rsidRDefault="00FF498A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Die Elster </w:t>
      </w:r>
      <w:r w:rsidR="001F737E" w:rsidRPr="005852DC">
        <w:rPr>
          <w:sz w:val="28"/>
        </w:rPr>
        <w:t>s</w:t>
      </w:r>
      <w:r w:rsidR="004F53C8" w:rsidRPr="005852DC">
        <w:rPr>
          <w:sz w:val="28"/>
        </w:rPr>
        <w:t>a</w:t>
      </w:r>
      <w:r w:rsidR="0062183C" w:rsidRPr="005852DC">
        <w:rPr>
          <w:sz w:val="28"/>
        </w:rPr>
        <w:t>h</w:t>
      </w:r>
      <w:r w:rsidR="00A1010E" w:rsidRPr="005852DC">
        <w:rPr>
          <w:sz w:val="28"/>
        </w:rPr>
        <w:t xml:space="preserve"> </w:t>
      </w:r>
      <w:r w:rsidR="001F737E" w:rsidRPr="005852DC">
        <w:rPr>
          <w:sz w:val="28"/>
        </w:rPr>
        <w:t>den kleinen H</w:t>
      </w:r>
      <w:r w:rsidR="004F53C8" w:rsidRPr="005852DC">
        <w:rPr>
          <w:sz w:val="28"/>
        </w:rPr>
        <w:t>a</w:t>
      </w:r>
      <w:r w:rsidR="001F737E" w:rsidRPr="005852DC">
        <w:rPr>
          <w:sz w:val="28"/>
        </w:rPr>
        <w:t>sen und sch</w:t>
      </w:r>
      <w:r w:rsidR="0062183C" w:rsidRPr="005852DC">
        <w:rPr>
          <w:sz w:val="28"/>
        </w:rPr>
        <w:t>rie</w:t>
      </w:r>
      <w:r w:rsidR="00A1010E" w:rsidRPr="005852DC">
        <w:rPr>
          <w:sz w:val="28"/>
        </w:rPr>
        <w:t xml:space="preserve"> l</w:t>
      </w:r>
      <w:r w:rsidR="004F53C8" w:rsidRPr="005852DC">
        <w:rPr>
          <w:sz w:val="28"/>
        </w:rPr>
        <w:t>a</w:t>
      </w:r>
      <w:r w:rsidR="00A1010E" w:rsidRPr="005852DC">
        <w:rPr>
          <w:sz w:val="28"/>
        </w:rPr>
        <w:t>ut</w:t>
      </w:r>
      <w:r w:rsidR="001F737E" w:rsidRPr="005852DC">
        <w:rPr>
          <w:sz w:val="28"/>
        </w:rPr>
        <w:t xml:space="preserve">: </w:t>
      </w:r>
      <w:r w:rsidR="000E0300" w:rsidRPr="005852DC">
        <w:rPr>
          <w:sz w:val="28"/>
        </w:rPr>
        <w:br/>
      </w:r>
      <w:r w:rsidR="00755387" w:rsidRPr="005852DC">
        <w:rPr>
          <w:sz w:val="28"/>
        </w:rPr>
        <w:t>„</w:t>
      </w:r>
      <w:r w:rsidR="0009585A" w:rsidRPr="005852DC">
        <w:rPr>
          <w:sz w:val="28"/>
        </w:rPr>
        <w:t>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 weg! 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 weg!</w:t>
      </w:r>
      <w:r w:rsidR="00755387" w:rsidRPr="005852DC">
        <w:rPr>
          <w:sz w:val="28"/>
        </w:rPr>
        <w:t>“</w:t>
      </w:r>
      <w:r w:rsidR="001F737E" w:rsidRPr="005852DC">
        <w:rPr>
          <w:sz w:val="28"/>
        </w:rPr>
        <w:t xml:space="preserve"> </w:t>
      </w:r>
    </w:p>
    <w:p w14:paraId="5A7B637B" w14:textId="44FD6EC8" w:rsidR="001F737E" w:rsidRPr="005852DC" w:rsidRDefault="001F737E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Die Elster </w:t>
      </w:r>
      <w:r w:rsidR="0009585A" w:rsidRPr="005852DC">
        <w:rPr>
          <w:sz w:val="28"/>
        </w:rPr>
        <w:t>fl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ttert</w:t>
      </w:r>
      <w:r w:rsidR="00965F00" w:rsidRPr="005852DC">
        <w:rPr>
          <w:sz w:val="28"/>
        </w:rPr>
        <w:t>e</w:t>
      </w:r>
      <w:r w:rsidR="0009585A" w:rsidRPr="005852DC">
        <w:rPr>
          <w:sz w:val="28"/>
        </w:rPr>
        <w:t xml:space="preserve"> mit den Flügeln und fl</w:t>
      </w:r>
      <w:r w:rsidR="00965F00" w:rsidRPr="005852DC">
        <w:rPr>
          <w:sz w:val="28"/>
        </w:rPr>
        <w:t>og</w:t>
      </w:r>
      <w:r w:rsidR="0009585A" w:rsidRPr="005852DC">
        <w:rPr>
          <w:sz w:val="28"/>
        </w:rPr>
        <w:t xml:space="preserve"> in den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ld. </w:t>
      </w:r>
    </w:p>
    <w:p w14:paraId="4AA43EC6" w14:textId="77777777" w:rsidR="00775BD3" w:rsidRPr="005852DC" w:rsidRDefault="001F737E" w:rsidP="00CC54A8">
      <w:pPr>
        <w:spacing w:line="360" w:lineRule="auto"/>
        <w:rPr>
          <w:sz w:val="28"/>
        </w:rPr>
      </w:pPr>
      <w:r w:rsidRPr="005852DC">
        <w:rPr>
          <w:sz w:val="28"/>
        </w:rPr>
        <w:t>Plötzlich h</w:t>
      </w:r>
      <w:r w:rsidR="004F53C8" w:rsidRPr="005852DC">
        <w:rPr>
          <w:sz w:val="28"/>
        </w:rPr>
        <w:t>a</w:t>
      </w:r>
      <w:r w:rsidRPr="005852DC">
        <w:rPr>
          <w:sz w:val="28"/>
        </w:rPr>
        <w:t>t</w:t>
      </w:r>
      <w:r w:rsidR="00965F00" w:rsidRPr="005852DC">
        <w:rPr>
          <w:sz w:val="28"/>
        </w:rPr>
        <w:t>te</w:t>
      </w:r>
      <w:r w:rsidRPr="005852DC">
        <w:rPr>
          <w:sz w:val="28"/>
        </w:rPr>
        <w:t xml:space="preserve"> </w:t>
      </w:r>
      <w:r w:rsidR="004F53C8" w:rsidRPr="005852DC">
        <w:rPr>
          <w:sz w:val="28"/>
        </w:rPr>
        <w:t>a</w:t>
      </w:r>
      <w:r w:rsidRPr="005852DC">
        <w:rPr>
          <w:sz w:val="28"/>
        </w:rPr>
        <w:t>uch 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</w:t>
      </w:r>
      <w:r w:rsidR="00CA26DA" w:rsidRPr="005852DC">
        <w:rPr>
          <w:sz w:val="28"/>
        </w:rPr>
        <w:t>A</w:t>
      </w:r>
      <w:r w:rsidRPr="005852DC">
        <w:rPr>
          <w:sz w:val="28"/>
        </w:rPr>
        <w:t>ngst.</w:t>
      </w:r>
    </w:p>
    <w:p w14:paraId="1A090AA6" w14:textId="77777777" w:rsidR="00775BD3" w:rsidRPr="005852DC" w:rsidRDefault="001F737E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wollte </w:t>
      </w:r>
      <w:r w:rsidR="001474FF" w:rsidRPr="005852DC">
        <w:rPr>
          <w:sz w:val="28"/>
        </w:rPr>
        <w:t>ger</w:t>
      </w:r>
      <w:r w:rsidR="004F53C8" w:rsidRPr="005852DC">
        <w:rPr>
          <w:sz w:val="28"/>
        </w:rPr>
        <w:t>a</w:t>
      </w:r>
      <w:r w:rsidR="001474FF" w:rsidRPr="005852DC">
        <w:rPr>
          <w:sz w:val="28"/>
        </w:rPr>
        <w:t xml:space="preserve">de </w:t>
      </w:r>
      <w:r w:rsidRPr="005852DC">
        <w:rPr>
          <w:sz w:val="28"/>
        </w:rPr>
        <w:t>etw</w:t>
      </w:r>
      <w:r w:rsidR="004F53C8" w:rsidRPr="005852DC">
        <w:rPr>
          <w:sz w:val="28"/>
        </w:rPr>
        <w:t>a</w:t>
      </w:r>
      <w:r w:rsidRPr="005852DC">
        <w:rPr>
          <w:sz w:val="28"/>
        </w:rPr>
        <w:t>s s</w:t>
      </w:r>
      <w:r w:rsidR="004F53C8" w:rsidRPr="005852DC">
        <w:rPr>
          <w:sz w:val="28"/>
        </w:rPr>
        <w:t>a</w:t>
      </w:r>
      <w:r w:rsidRPr="005852DC">
        <w:rPr>
          <w:sz w:val="28"/>
        </w:rPr>
        <w:t>gen.</w:t>
      </w:r>
    </w:p>
    <w:p w14:paraId="67EA382D" w14:textId="77777777" w:rsidR="00D665F5" w:rsidRPr="005852DC" w:rsidRDefault="001F737E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 öffnete der Z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uberer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schon die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ustür. </w:t>
      </w:r>
    </w:p>
    <w:p w14:paraId="1F7A0731" w14:textId="77777777" w:rsidR="00775BD3" w:rsidRPr="005852DC" w:rsidRDefault="001F737E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zitterte bis in die Ohrenspitzen.</w:t>
      </w:r>
    </w:p>
    <w:p w14:paraId="2772AB68" w14:textId="77777777" w:rsidR="00775BD3" w:rsidRPr="005852DC" w:rsidRDefault="00EA548E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</w:t>
      </w:r>
      <w:r w:rsidR="001F737E" w:rsidRPr="005852DC">
        <w:rPr>
          <w:sz w:val="28"/>
        </w:rPr>
        <w:t>sch</w:t>
      </w:r>
      <w:r w:rsidR="004F53C8" w:rsidRPr="005852DC">
        <w:rPr>
          <w:sz w:val="28"/>
        </w:rPr>
        <w:t>a</w:t>
      </w:r>
      <w:r w:rsidR="001F737E" w:rsidRPr="005852DC">
        <w:rPr>
          <w:sz w:val="28"/>
        </w:rPr>
        <w:t>ute n</w:t>
      </w:r>
      <w:r w:rsidR="004F53C8" w:rsidRPr="005852DC">
        <w:rPr>
          <w:sz w:val="28"/>
        </w:rPr>
        <w:t>a</w:t>
      </w:r>
      <w:r w:rsidR="001F737E" w:rsidRPr="005852DC">
        <w:rPr>
          <w:sz w:val="28"/>
        </w:rPr>
        <w:t>ch oben.</w:t>
      </w:r>
    </w:p>
    <w:p w14:paraId="63489AC9" w14:textId="30F9749B" w:rsidR="001F737E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>Hoch</w:t>
      </w:r>
      <w:r w:rsidR="00D665F5" w:rsidRPr="005852DC">
        <w:rPr>
          <w:sz w:val="28"/>
        </w:rPr>
        <w:t xml:space="preserve"> </w:t>
      </w:r>
      <w:r w:rsidR="001F737E" w:rsidRPr="005852DC">
        <w:rPr>
          <w:sz w:val="28"/>
        </w:rPr>
        <w:t>oben s</w:t>
      </w:r>
      <w:r w:rsidR="004F53C8" w:rsidRPr="005852DC">
        <w:rPr>
          <w:sz w:val="28"/>
        </w:rPr>
        <w:t>a</w:t>
      </w:r>
      <w:r w:rsidR="001F737E" w:rsidRPr="005852DC">
        <w:rPr>
          <w:sz w:val="28"/>
        </w:rPr>
        <w:t xml:space="preserve">h er die </w:t>
      </w:r>
      <w:r w:rsidR="006A1669" w:rsidRPr="005852DC">
        <w:rPr>
          <w:sz w:val="28"/>
        </w:rPr>
        <w:t xml:space="preserve">dunklen </w:t>
      </w:r>
      <w:r w:rsidR="00CA26DA" w:rsidRPr="005852DC">
        <w:rPr>
          <w:sz w:val="28"/>
        </w:rPr>
        <w:t>A</w:t>
      </w:r>
      <w:r w:rsidR="001F737E" w:rsidRPr="005852DC">
        <w:rPr>
          <w:sz w:val="28"/>
        </w:rPr>
        <w:t xml:space="preserve">ugen </w:t>
      </w:r>
      <w:r w:rsidR="00932011" w:rsidRPr="005852DC">
        <w:rPr>
          <w:sz w:val="28"/>
        </w:rPr>
        <w:t xml:space="preserve">von </w:t>
      </w:r>
      <w:proofErr w:type="spellStart"/>
      <w:r w:rsidR="007C5618" w:rsidRPr="005852DC">
        <w:rPr>
          <w:sz w:val="28"/>
        </w:rPr>
        <w:t>Kotzmotz</w:t>
      </w:r>
      <w:proofErr w:type="spellEnd"/>
      <w:r w:rsidR="001F737E" w:rsidRPr="005852DC">
        <w:rPr>
          <w:sz w:val="28"/>
        </w:rPr>
        <w:t>.</w:t>
      </w:r>
    </w:p>
    <w:p w14:paraId="7366FC3D" w14:textId="77777777" w:rsidR="00932011" w:rsidRPr="005852DC" w:rsidRDefault="004502AD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gte: </w:t>
      </w:r>
    </w:p>
    <w:p w14:paraId="62FB5664" w14:textId="1FA030BD" w:rsidR="00EA548E" w:rsidRPr="005852DC" w:rsidRDefault="00755387" w:rsidP="00CC54A8">
      <w:pPr>
        <w:spacing w:line="360" w:lineRule="auto"/>
        <w:rPr>
          <w:sz w:val="28"/>
        </w:rPr>
      </w:pPr>
      <w:r w:rsidRPr="005852DC">
        <w:rPr>
          <w:sz w:val="28"/>
        </w:rPr>
        <w:t>„E</w:t>
      </w:r>
      <w:r w:rsidR="0009585A" w:rsidRPr="005852DC">
        <w:rPr>
          <w:sz w:val="28"/>
        </w:rPr>
        <w:t>ntschuldige!</w:t>
      </w:r>
      <w:r w:rsidR="004502AD" w:rsidRPr="005852DC">
        <w:rPr>
          <w:sz w:val="28"/>
        </w:rPr>
        <w:t xml:space="preserve"> </w:t>
      </w:r>
      <w:r w:rsidRPr="005852DC">
        <w:rPr>
          <w:sz w:val="28"/>
        </w:rPr>
        <w:t xml:space="preserve">Würdest du bitte </w:t>
      </w:r>
      <w:r w:rsidR="0009585A" w:rsidRPr="005852DC">
        <w:rPr>
          <w:sz w:val="28"/>
        </w:rPr>
        <w:t>ein kleines bisschen</w:t>
      </w:r>
      <w:r w:rsidR="000E0300" w:rsidRPr="005852DC">
        <w:rPr>
          <w:sz w:val="28"/>
        </w:rPr>
        <w:t xml:space="preserve"> </w:t>
      </w:r>
      <w:r w:rsidR="0009585A" w:rsidRPr="005852DC">
        <w:rPr>
          <w:sz w:val="28"/>
        </w:rPr>
        <w:t xml:space="preserve">zur Seite </w:t>
      </w:r>
      <w:r w:rsidR="007C1D3F" w:rsidRPr="005852DC">
        <w:rPr>
          <w:sz w:val="28"/>
        </w:rPr>
        <w:t>geh</w:t>
      </w:r>
      <w:r w:rsidRPr="005852DC">
        <w:rPr>
          <w:sz w:val="28"/>
        </w:rPr>
        <w:t>en?</w:t>
      </w:r>
      <w:r w:rsidR="0009585A" w:rsidRPr="005852DC">
        <w:rPr>
          <w:sz w:val="28"/>
        </w:rPr>
        <w:t xml:space="preserve"> </w:t>
      </w:r>
      <w:r w:rsidR="004502AD" w:rsidRPr="005852DC">
        <w:rPr>
          <w:sz w:val="28"/>
        </w:rPr>
        <w:t>D</w:t>
      </w:r>
      <w:r w:rsidR="0009585A" w:rsidRPr="005852DC">
        <w:rPr>
          <w:sz w:val="28"/>
        </w:rPr>
        <w:t>u stehst nämlich direkt vor der Sonne</w:t>
      </w:r>
      <w:r w:rsidR="00352A4A" w:rsidRPr="005852DC">
        <w:rPr>
          <w:sz w:val="28"/>
        </w:rPr>
        <w:t>.</w:t>
      </w:r>
      <w:r w:rsidR="001474FF" w:rsidRPr="005852DC">
        <w:rPr>
          <w:sz w:val="28"/>
        </w:rPr>
        <w:t xml:space="preserve"> D</w:t>
      </w:r>
      <w:r w:rsidR="0009585A" w:rsidRPr="005852DC">
        <w:rPr>
          <w:sz w:val="28"/>
        </w:rPr>
        <w:t>ein Sch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tten ist </w:t>
      </w:r>
      <w:r w:rsidR="001474FF" w:rsidRPr="005852DC">
        <w:rPr>
          <w:sz w:val="28"/>
        </w:rPr>
        <w:t xml:space="preserve">so </w:t>
      </w:r>
      <w:proofErr w:type="spellStart"/>
      <w:r w:rsidR="0009585A" w:rsidRPr="005852DC">
        <w:rPr>
          <w:sz w:val="28"/>
        </w:rPr>
        <w:t>gross</w:t>
      </w:r>
      <w:proofErr w:type="spellEnd"/>
      <w:r w:rsidR="0009585A" w:rsidRPr="005852DC">
        <w:rPr>
          <w:sz w:val="28"/>
        </w:rPr>
        <w:t xml:space="preserve"> und k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lt.</w:t>
      </w:r>
      <w:r w:rsidRPr="005852DC">
        <w:rPr>
          <w:sz w:val="28"/>
        </w:rPr>
        <w:t>“</w:t>
      </w:r>
    </w:p>
    <w:p w14:paraId="07A891B3" w14:textId="4D61135C" w:rsidR="00775BD3" w:rsidRPr="005852DC" w:rsidRDefault="007C5618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="0009585A" w:rsidRPr="005852DC">
        <w:rPr>
          <w:sz w:val="28"/>
        </w:rPr>
        <w:t xml:space="preserve"> </w:t>
      </w:r>
      <w:r w:rsidR="00507152" w:rsidRPr="005852DC">
        <w:rPr>
          <w:sz w:val="28"/>
        </w:rPr>
        <w:t>gl</w:t>
      </w:r>
      <w:r w:rsidR="004F53C8" w:rsidRPr="005852DC">
        <w:rPr>
          <w:sz w:val="28"/>
        </w:rPr>
        <w:t>a</w:t>
      </w:r>
      <w:r w:rsidR="00507152" w:rsidRPr="005852DC">
        <w:rPr>
          <w:sz w:val="28"/>
        </w:rPr>
        <w:t>ubte nicht</w:t>
      </w:r>
      <w:r w:rsidR="00775BD3" w:rsidRPr="005852DC">
        <w:rPr>
          <w:sz w:val="28"/>
        </w:rPr>
        <w:t>,</w:t>
      </w:r>
      <w:r w:rsidR="00507152" w:rsidRPr="005852DC">
        <w:rPr>
          <w:sz w:val="28"/>
        </w:rPr>
        <w:t xml:space="preserve"> w</w:t>
      </w:r>
      <w:r w:rsidR="004F53C8" w:rsidRPr="005852DC">
        <w:rPr>
          <w:sz w:val="28"/>
        </w:rPr>
        <w:t>a</w:t>
      </w:r>
      <w:r w:rsidR="00507152" w:rsidRPr="005852DC">
        <w:rPr>
          <w:sz w:val="28"/>
        </w:rPr>
        <w:t>s er s</w:t>
      </w:r>
      <w:r w:rsidR="004F53C8" w:rsidRPr="005852DC">
        <w:rPr>
          <w:sz w:val="28"/>
        </w:rPr>
        <w:t>a</w:t>
      </w:r>
      <w:r w:rsidR="00507152" w:rsidRPr="005852DC">
        <w:rPr>
          <w:sz w:val="28"/>
        </w:rPr>
        <w:t>h.</w:t>
      </w:r>
      <w:r w:rsidR="00350C28" w:rsidRPr="005852DC">
        <w:rPr>
          <w:sz w:val="28"/>
        </w:rPr>
        <w:t xml:space="preserve"> Er d</w:t>
      </w:r>
      <w:r w:rsidR="004F53C8" w:rsidRPr="005852DC">
        <w:rPr>
          <w:sz w:val="28"/>
        </w:rPr>
        <w:t>a</w:t>
      </w:r>
      <w:r w:rsidR="00350C28" w:rsidRPr="005852DC">
        <w:rPr>
          <w:sz w:val="28"/>
        </w:rPr>
        <w:t xml:space="preserve">chte: </w:t>
      </w:r>
      <w:r w:rsidR="000E0300" w:rsidRPr="005852DC">
        <w:rPr>
          <w:sz w:val="28"/>
        </w:rPr>
        <w:br/>
      </w:r>
      <w:r w:rsidR="00557C55" w:rsidRPr="005852DC">
        <w:rPr>
          <w:sz w:val="28"/>
        </w:rPr>
        <w:t>„</w:t>
      </w:r>
      <w:r w:rsidR="008611BB" w:rsidRPr="005852DC">
        <w:rPr>
          <w:sz w:val="28"/>
        </w:rPr>
        <w:t>Hier</w:t>
      </w:r>
      <w:r w:rsidR="0009585A" w:rsidRPr="005852DC">
        <w:rPr>
          <w:sz w:val="28"/>
        </w:rPr>
        <w:t xml:space="preserve"> </w:t>
      </w:r>
      <w:r w:rsidR="00350C28" w:rsidRPr="005852DC">
        <w:rPr>
          <w:sz w:val="28"/>
        </w:rPr>
        <w:t>steht dieser winzig kleine H</w:t>
      </w:r>
      <w:r w:rsidR="004F53C8" w:rsidRPr="005852DC">
        <w:rPr>
          <w:sz w:val="28"/>
        </w:rPr>
        <w:t>a</w:t>
      </w:r>
      <w:r w:rsidR="00350C28" w:rsidRPr="005852DC">
        <w:rPr>
          <w:sz w:val="28"/>
        </w:rPr>
        <w:t>se.</w:t>
      </w:r>
      <w:r w:rsidR="00557C55" w:rsidRPr="005852DC">
        <w:rPr>
          <w:sz w:val="28"/>
        </w:rPr>
        <w:t xml:space="preserve"> </w:t>
      </w:r>
      <w:r w:rsidR="00350C28" w:rsidRPr="005852DC">
        <w:rPr>
          <w:sz w:val="28"/>
        </w:rPr>
        <w:t>Sein Fell ist struppig und sein Ohr h</w:t>
      </w:r>
      <w:r w:rsidR="004F53C8" w:rsidRPr="005852DC">
        <w:rPr>
          <w:sz w:val="28"/>
        </w:rPr>
        <w:t>a</w:t>
      </w:r>
      <w:r w:rsidR="00350C28" w:rsidRPr="005852DC">
        <w:rPr>
          <w:sz w:val="28"/>
        </w:rPr>
        <w:t>t einen Knick.</w:t>
      </w:r>
    </w:p>
    <w:p w14:paraId="7C0E8A4C" w14:textId="2DEB11EE" w:rsidR="006D732C" w:rsidRPr="005852DC" w:rsidRDefault="00350C28" w:rsidP="00CC54A8">
      <w:pPr>
        <w:spacing w:line="360" w:lineRule="auto"/>
        <w:rPr>
          <w:sz w:val="28"/>
        </w:rPr>
      </w:pPr>
      <w:r w:rsidRPr="005852DC">
        <w:rPr>
          <w:sz w:val="28"/>
        </w:rPr>
        <w:t>Und dieser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will, d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ss ICH </w:t>
      </w:r>
      <w:r w:rsidR="004F53C8" w:rsidRPr="005852DC">
        <w:rPr>
          <w:sz w:val="28"/>
        </w:rPr>
        <w:t>a</w:t>
      </w:r>
      <w:r w:rsidRPr="005852DC">
        <w:rPr>
          <w:sz w:val="28"/>
        </w:rPr>
        <w:t>us der Sonne gehe</w:t>
      </w:r>
      <w:r w:rsidR="00557C55" w:rsidRPr="005852DC">
        <w:rPr>
          <w:sz w:val="28"/>
        </w:rPr>
        <w:t>?“</w:t>
      </w:r>
    </w:p>
    <w:p w14:paraId="54DC916D" w14:textId="77777777" w:rsidR="00775BD3" w:rsidRPr="005852DC" w:rsidRDefault="007C5618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streckte sich noch höher.</w:t>
      </w:r>
    </w:p>
    <w:p w14:paraId="2CC3DA57" w14:textId="77777777" w:rsidR="00932011" w:rsidRPr="005852DC" w:rsidRDefault="007C5618" w:rsidP="00CC54A8">
      <w:pPr>
        <w:spacing w:line="360" w:lineRule="auto"/>
        <w:rPr>
          <w:sz w:val="28"/>
        </w:rPr>
      </w:pPr>
      <w:r w:rsidRPr="005852DC">
        <w:rPr>
          <w:sz w:val="28"/>
        </w:rPr>
        <w:t>So w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r </w:t>
      </w:r>
      <w:r w:rsidR="001474FF" w:rsidRPr="005852DC">
        <w:rPr>
          <w:sz w:val="28"/>
        </w:rPr>
        <w:t>er noch grösser</w:t>
      </w:r>
      <w:r w:rsidR="00C31143" w:rsidRPr="005852DC">
        <w:rPr>
          <w:sz w:val="28"/>
        </w:rPr>
        <w:t xml:space="preserve"> und d</w:t>
      </w:r>
      <w:r w:rsidR="001474FF" w:rsidRPr="005852DC">
        <w:rPr>
          <w:sz w:val="28"/>
        </w:rPr>
        <w:t>er k</w:t>
      </w:r>
      <w:r w:rsidRPr="005852DC">
        <w:rPr>
          <w:sz w:val="28"/>
        </w:rPr>
        <w:t>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noch </w:t>
      </w:r>
      <w:r w:rsidR="00C31143" w:rsidRPr="005852DC">
        <w:rPr>
          <w:sz w:val="28"/>
        </w:rPr>
        <w:t>kleiner</w:t>
      </w:r>
      <w:r w:rsidRPr="005852DC">
        <w:rPr>
          <w:sz w:val="28"/>
        </w:rPr>
        <w:t xml:space="preserve">. </w:t>
      </w:r>
    </w:p>
    <w:p w14:paraId="709C09FA" w14:textId="77777777" w:rsidR="00775BD3" w:rsidRPr="005852DC" w:rsidRDefault="007C5618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schrie: „Du kleiner, hässlicher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se.</w:t>
      </w:r>
    </w:p>
    <w:p w14:paraId="2D37BBE0" w14:textId="77777777" w:rsidR="00350C28" w:rsidRPr="005852DC" w:rsidRDefault="007C5618" w:rsidP="00CC54A8">
      <w:pPr>
        <w:spacing w:line="360" w:lineRule="auto"/>
        <w:rPr>
          <w:sz w:val="28"/>
        </w:rPr>
      </w:pPr>
      <w:r w:rsidRPr="005852DC">
        <w:rPr>
          <w:sz w:val="28"/>
        </w:rPr>
        <w:t>Verschwinde, sonst m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 ich </w:t>
      </w:r>
      <w:r w:rsidR="00D40AD9" w:rsidRPr="005852DC">
        <w:rPr>
          <w:sz w:val="28"/>
        </w:rPr>
        <w:t>S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>u-Schw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 xml:space="preserve">rten-Schleim </w:t>
      </w:r>
      <w:r w:rsidR="004F53C8" w:rsidRPr="005852DC">
        <w:rPr>
          <w:sz w:val="28"/>
        </w:rPr>
        <w:t>a</w:t>
      </w:r>
      <w:r w:rsidRPr="005852DC">
        <w:rPr>
          <w:sz w:val="28"/>
        </w:rPr>
        <w:t>us dir!“</w:t>
      </w:r>
    </w:p>
    <w:p w14:paraId="4E2F442F" w14:textId="77777777" w:rsidR="007C5618" w:rsidRPr="005852DC" w:rsidRDefault="007C5618" w:rsidP="00CC54A8">
      <w:pPr>
        <w:spacing w:line="360" w:lineRule="auto"/>
        <w:rPr>
          <w:sz w:val="28"/>
        </w:rPr>
      </w:pPr>
    </w:p>
    <w:p w14:paraId="0657A7AE" w14:textId="77777777" w:rsidR="00775BD3" w:rsidRPr="005852DC" w:rsidRDefault="007C5618" w:rsidP="00CC54A8">
      <w:pPr>
        <w:spacing w:line="360" w:lineRule="auto"/>
        <w:rPr>
          <w:sz w:val="28"/>
        </w:rPr>
      </w:pPr>
      <w:r w:rsidRPr="005852DC">
        <w:rPr>
          <w:sz w:val="28"/>
        </w:rPr>
        <w:t>Der struppige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st</w:t>
      </w:r>
      <w:r w:rsidR="004F53C8" w:rsidRPr="005852DC">
        <w:rPr>
          <w:sz w:val="28"/>
        </w:rPr>
        <w:t>a</w:t>
      </w:r>
      <w:r w:rsidRPr="005852DC">
        <w:rPr>
          <w:sz w:val="28"/>
        </w:rPr>
        <w:t>unte</w:t>
      </w:r>
      <w:r w:rsidR="00932011" w:rsidRPr="005852DC">
        <w:rPr>
          <w:sz w:val="28"/>
        </w:rPr>
        <w:t xml:space="preserve"> und sagte:</w:t>
      </w:r>
      <w:r w:rsidR="00932011" w:rsidRPr="005852DC">
        <w:rPr>
          <w:sz w:val="28"/>
        </w:rPr>
        <w:br/>
      </w:r>
      <w:r w:rsidR="00755387" w:rsidRPr="005852DC">
        <w:rPr>
          <w:sz w:val="28"/>
        </w:rPr>
        <w:t>„</w:t>
      </w:r>
      <w:proofErr w:type="spellStart"/>
      <w:r w:rsidR="0009585A" w:rsidRPr="005852DC">
        <w:rPr>
          <w:sz w:val="28"/>
        </w:rPr>
        <w:t>Oooh</w:t>
      </w:r>
      <w:proofErr w:type="spellEnd"/>
      <w:r w:rsidR="0009585A" w:rsidRPr="005852DC">
        <w:rPr>
          <w:sz w:val="28"/>
        </w:rPr>
        <w:t>!</w:t>
      </w:r>
      <w:r w:rsidR="005F5AAA" w:rsidRPr="005852DC">
        <w:rPr>
          <w:sz w:val="28"/>
        </w:rPr>
        <w:t xml:space="preserve"> D</w:t>
      </w:r>
      <w:r w:rsidR="0009585A" w:rsidRPr="005852DC">
        <w:rPr>
          <w:sz w:val="28"/>
        </w:rPr>
        <w:t>ieses 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nge Wort 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be ich noch nie gehört</w:t>
      </w:r>
      <w:r w:rsidR="005F5AAA" w:rsidRPr="005852DC">
        <w:rPr>
          <w:sz w:val="28"/>
        </w:rPr>
        <w:t>.</w:t>
      </w:r>
    </w:p>
    <w:p w14:paraId="6BC86133" w14:textId="77777777" w:rsidR="00775BD3" w:rsidRPr="005852DC" w:rsidRDefault="00CA26DA" w:rsidP="00CC54A8">
      <w:pPr>
        <w:spacing w:line="360" w:lineRule="auto"/>
        <w:rPr>
          <w:sz w:val="28"/>
        </w:rPr>
      </w:pPr>
      <w:r w:rsidRPr="005852DC">
        <w:rPr>
          <w:sz w:val="28"/>
        </w:rPr>
        <w:t>A</w:t>
      </w:r>
      <w:r w:rsidR="005F5AAA" w:rsidRPr="005852DC">
        <w:rPr>
          <w:sz w:val="28"/>
        </w:rPr>
        <w:t xml:space="preserve">ber es </w:t>
      </w:r>
      <w:r w:rsidR="0009585A" w:rsidRPr="005852DC">
        <w:rPr>
          <w:sz w:val="28"/>
        </w:rPr>
        <w:t>klingt 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</w:t>
      </w:r>
      <w:r w:rsidR="000E0300" w:rsidRPr="005852DC">
        <w:rPr>
          <w:sz w:val="28"/>
        </w:rPr>
        <w:t xml:space="preserve"> </w:t>
      </w:r>
      <w:r w:rsidR="0009585A" w:rsidRPr="005852DC">
        <w:rPr>
          <w:sz w:val="28"/>
        </w:rPr>
        <w:t>nicht gut.</w:t>
      </w:r>
    </w:p>
    <w:p w14:paraId="6FF1C043" w14:textId="2E1BB174" w:rsidR="00507152" w:rsidRPr="005852DC" w:rsidRDefault="00507152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Ich kenne </w:t>
      </w:r>
      <w:r w:rsidR="004F53C8" w:rsidRPr="005852DC">
        <w:rPr>
          <w:sz w:val="28"/>
        </w:rPr>
        <w:t>a</w:t>
      </w:r>
      <w:r w:rsidRPr="005852DC">
        <w:rPr>
          <w:sz w:val="28"/>
        </w:rPr>
        <w:t>uch ein g</w:t>
      </w:r>
      <w:r w:rsidR="004F53C8" w:rsidRPr="005852DC">
        <w:rPr>
          <w:sz w:val="28"/>
        </w:rPr>
        <w:t>a</w:t>
      </w:r>
      <w:r w:rsidRPr="005852DC">
        <w:rPr>
          <w:sz w:val="28"/>
        </w:rPr>
        <w:t>nz l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nges Wort. </w:t>
      </w:r>
      <w:r w:rsidR="000E0300" w:rsidRPr="005852DC">
        <w:rPr>
          <w:sz w:val="28"/>
        </w:rPr>
        <w:br/>
      </w:r>
      <w:r w:rsidRPr="005852DC">
        <w:rPr>
          <w:sz w:val="28"/>
        </w:rPr>
        <w:t xml:space="preserve">Ein viel </w:t>
      </w:r>
      <w:proofErr w:type="gramStart"/>
      <w:r w:rsidRPr="005852DC">
        <w:rPr>
          <w:sz w:val="28"/>
        </w:rPr>
        <w:t>schöneres</w:t>
      </w:r>
      <w:proofErr w:type="gramEnd"/>
      <w:r w:rsidR="00E316B9" w:rsidRPr="005852DC">
        <w:rPr>
          <w:sz w:val="28"/>
        </w:rPr>
        <w:t>,</w:t>
      </w:r>
      <w:r w:rsidR="009C730B" w:rsidRPr="005852DC">
        <w:rPr>
          <w:sz w:val="28"/>
        </w:rPr>
        <w:t xml:space="preserve"> </w:t>
      </w:r>
      <w:r w:rsidR="00E316B9" w:rsidRPr="005852DC">
        <w:rPr>
          <w:sz w:val="28"/>
        </w:rPr>
        <w:t>w</w:t>
      </w:r>
      <w:r w:rsidRPr="005852DC">
        <w:rPr>
          <w:sz w:val="28"/>
        </w:rPr>
        <w:t>illst du es hören?“</w:t>
      </w:r>
      <w:r w:rsidR="002F21C6" w:rsidRPr="005852DC">
        <w:rPr>
          <w:sz w:val="28"/>
        </w:rPr>
        <w:t xml:space="preserve"> </w:t>
      </w:r>
    </w:p>
    <w:p w14:paraId="2869C72C" w14:textId="77777777" w:rsidR="00932011" w:rsidRPr="005852DC" w:rsidRDefault="00507152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streckte sich und knickte sein Ohr ger</w:t>
      </w:r>
      <w:r w:rsidR="004F53C8" w:rsidRPr="005852DC">
        <w:rPr>
          <w:sz w:val="28"/>
        </w:rPr>
        <w:t>a</w:t>
      </w:r>
      <w:r w:rsidRPr="005852DC">
        <w:rPr>
          <w:sz w:val="28"/>
        </w:rPr>
        <w:t>de n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 oben. </w:t>
      </w:r>
    </w:p>
    <w:p w14:paraId="7D0AB986" w14:textId="77777777" w:rsidR="00932011" w:rsidRPr="005852DC" w:rsidRDefault="00507152" w:rsidP="00CC54A8">
      <w:pPr>
        <w:spacing w:line="360" w:lineRule="auto"/>
        <w:rPr>
          <w:sz w:val="28"/>
        </w:rPr>
      </w:pPr>
      <w:r w:rsidRPr="005852DC">
        <w:rPr>
          <w:sz w:val="28"/>
        </w:rPr>
        <w:t>Er sch</w:t>
      </w:r>
      <w:r w:rsidR="004F53C8" w:rsidRPr="005852DC">
        <w:rPr>
          <w:sz w:val="28"/>
        </w:rPr>
        <w:t>a</w:t>
      </w:r>
      <w:r w:rsidRPr="005852DC">
        <w:rPr>
          <w:sz w:val="28"/>
        </w:rPr>
        <w:t>ute dem Z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uberer direkt in seine </w:t>
      </w:r>
      <w:r w:rsidR="00D40AD9" w:rsidRPr="005852DC">
        <w:rPr>
          <w:sz w:val="28"/>
        </w:rPr>
        <w:t xml:space="preserve">dunklen </w:t>
      </w:r>
      <w:r w:rsidR="00CA26DA" w:rsidRPr="005852DC">
        <w:rPr>
          <w:sz w:val="28"/>
        </w:rPr>
        <w:t>A</w:t>
      </w:r>
      <w:r w:rsidRPr="005852DC">
        <w:rPr>
          <w:sz w:val="28"/>
        </w:rPr>
        <w:t>ugen.</w:t>
      </w:r>
    </w:p>
    <w:p w14:paraId="7CFD6280" w14:textId="77736862" w:rsidR="00507152" w:rsidRPr="005852DC" w:rsidRDefault="00507152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</w:t>
      </w:r>
      <w:r w:rsidR="004F53C8" w:rsidRPr="005852DC">
        <w:rPr>
          <w:sz w:val="28"/>
        </w:rPr>
        <w:t>a</w:t>
      </w:r>
      <w:r w:rsidRPr="005852DC">
        <w:rPr>
          <w:sz w:val="28"/>
        </w:rPr>
        <w:t>gte: „Sonnen-Morgen-T</w:t>
      </w:r>
      <w:r w:rsidR="004F53C8" w:rsidRPr="005852DC">
        <w:rPr>
          <w:sz w:val="28"/>
        </w:rPr>
        <w:t>a</w:t>
      </w:r>
      <w:r w:rsidRPr="005852DC">
        <w:rPr>
          <w:sz w:val="28"/>
        </w:rPr>
        <w:t>u-Glitzer</w:t>
      </w:r>
      <w:r w:rsidR="004E108B" w:rsidRPr="005852DC">
        <w:rPr>
          <w:sz w:val="28"/>
        </w:rPr>
        <w:t>.</w:t>
      </w:r>
      <w:r w:rsidRPr="005852DC">
        <w:rPr>
          <w:sz w:val="28"/>
        </w:rPr>
        <w:t xml:space="preserve">“ </w:t>
      </w:r>
    </w:p>
    <w:p w14:paraId="1FB8BA8B" w14:textId="77777777" w:rsidR="00775BD3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09585A" w:rsidRPr="005852DC">
        <w:rPr>
          <w:sz w:val="28"/>
        </w:rPr>
        <w:t>Kotzmotz</w:t>
      </w:r>
      <w:proofErr w:type="spellEnd"/>
      <w:r w:rsidR="00507152" w:rsidRPr="005852DC">
        <w:rPr>
          <w:sz w:val="28"/>
        </w:rPr>
        <w:t xml:space="preserve"> gl</w:t>
      </w:r>
      <w:r w:rsidR="004F53C8" w:rsidRPr="005852DC">
        <w:rPr>
          <w:sz w:val="28"/>
        </w:rPr>
        <w:t>a</w:t>
      </w:r>
      <w:r w:rsidR="00507152" w:rsidRPr="005852DC">
        <w:rPr>
          <w:sz w:val="28"/>
        </w:rPr>
        <w:t>ubte nicht</w:t>
      </w:r>
      <w:r w:rsidR="00775BD3" w:rsidRPr="005852DC">
        <w:rPr>
          <w:sz w:val="28"/>
        </w:rPr>
        <w:t>,</w:t>
      </w:r>
      <w:r w:rsidR="00507152" w:rsidRPr="005852DC">
        <w:rPr>
          <w:sz w:val="28"/>
        </w:rPr>
        <w:t xml:space="preserve"> w</w:t>
      </w:r>
      <w:r w:rsidR="004F53C8" w:rsidRPr="005852DC">
        <w:rPr>
          <w:sz w:val="28"/>
        </w:rPr>
        <w:t>a</w:t>
      </w:r>
      <w:r w:rsidR="00507152" w:rsidRPr="005852DC">
        <w:rPr>
          <w:sz w:val="28"/>
        </w:rPr>
        <w:t>s er hörte</w:t>
      </w:r>
      <w:r w:rsidR="0009585A" w:rsidRPr="005852DC">
        <w:rPr>
          <w:sz w:val="28"/>
        </w:rPr>
        <w:t>.</w:t>
      </w:r>
    </w:p>
    <w:p w14:paraId="026C989D" w14:textId="0366A0EE" w:rsidR="00EA548E" w:rsidRPr="005852DC" w:rsidRDefault="00735567" w:rsidP="00CC54A8">
      <w:pPr>
        <w:spacing w:line="360" w:lineRule="auto"/>
        <w:rPr>
          <w:sz w:val="28"/>
        </w:rPr>
      </w:pPr>
      <w:r w:rsidRPr="005852DC">
        <w:rPr>
          <w:sz w:val="28"/>
        </w:rPr>
        <w:t>Er d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chte: </w:t>
      </w:r>
      <w:r w:rsidR="00557C55" w:rsidRPr="005852DC">
        <w:rPr>
          <w:sz w:val="28"/>
        </w:rPr>
        <w:t>„</w:t>
      </w:r>
      <w:r w:rsidR="0009585A" w:rsidRPr="005852DC">
        <w:rPr>
          <w:sz w:val="28"/>
        </w:rPr>
        <w:t xml:space="preserve">Dieser </w:t>
      </w:r>
      <w:r w:rsidR="00507152" w:rsidRPr="005852DC">
        <w:rPr>
          <w:sz w:val="28"/>
        </w:rPr>
        <w:t xml:space="preserve">kleine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se </w:t>
      </w:r>
      <w:r w:rsidRPr="005852DC">
        <w:rPr>
          <w:sz w:val="28"/>
        </w:rPr>
        <w:t xml:space="preserve">ist mutig! </w:t>
      </w:r>
      <w:r w:rsidR="00D40AD9" w:rsidRPr="005852DC">
        <w:rPr>
          <w:sz w:val="28"/>
        </w:rPr>
        <w:t>Er will mit mir streiten!</w:t>
      </w:r>
      <w:r w:rsidR="00557C55" w:rsidRPr="005852DC">
        <w:rPr>
          <w:sz w:val="28"/>
        </w:rPr>
        <w:t>“</w:t>
      </w:r>
    </w:p>
    <w:p w14:paraId="1B276494" w14:textId="77777777" w:rsidR="00EA548E" w:rsidRPr="005852DC" w:rsidRDefault="00EA548E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flüsterte: „</w:t>
      </w:r>
      <w:r w:rsidR="00D40AD9" w:rsidRPr="005852DC">
        <w:rPr>
          <w:sz w:val="28"/>
        </w:rPr>
        <w:t>Sonnen-Morgen-T</w:t>
      </w:r>
      <w:r w:rsidR="004F53C8" w:rsidRPr="005852DC">
        <w:rPr>
          <w:sz w:val="28"/>
        </w:rPr>
        <w:t>a</w:t>
      </w:r>
      <w:r w:rsidR="00D40AD9" w:rsidRPr="005852DC">
        <w:rPr>
          <w:sz w:val="28"/>
        </w:rPr>
        <w:t>u-Glitzer</w:t>
      </w:r>
      <w:r w:rsidRPr="005852DC">
        <w:rPr>
          <w:sz w:val="28"/>
        </w:rPr>
        <w:t>“.</w:t>
      </w:r>
    </w:p>
    <w:p w14:paraId="514A3551" w14:textId="44800F56" w:rsidR="00775BD3" w:rsidRPr="005852DC" w:rsidRDefault="00EA548E" w:rsidP="00CC54A8">
      <w:pPr>
        <w:spacing w:line="360" w:lineRule="auto"/>
        <w:rPr>
          <w:sz w:val="28"/>
        </w:rPr>
      </w:pPr>
      <w:r w:rsidRPr="005852DC">
        <w:rPr>
          <w:sz w:val="28"/>
        </w:rPr>
        <w:t>Er dachte:</w:t>
      </w:r>
      <w:r w:rsidR="00743780" w:rsidRPr="005852DC">
        <w:rPr>
          <w:sz w:val="28"/>
        </w:rPr>
        <w:t xml:space="preserve"> </w:t>
      </w:r>
      <w:r w:rsidR="00557C55" w:rsidRPr="005852DC">
        <w:rPr>
          <w:sz w:val="28"/>
        </w:rPr>
        <w:t>„</w:t>
      </w:r>
      <w:r w:rsidR="00AA37FD" w:rsidRPr="005852DC">
        <w:rPr>
          <w:sz w:val="28"/>
        </w:rPr>
        <w:t>Ein</w:t>
      </w:r>
      <w:r w:rsidR="00735567" w:rsidRPr="005852DC">
        <w:rPr>
          <w:sz w:val="28"/>
        </w:rPr>
        <w:t xml:space="preserve"> so komisches </w:t>
      </w:r>
      <w:r w:rsidR="00147C8A" w:rsidRPr="005852DC">
        <w:rPr>
          <w:sz w:val="28"/>
        </w:rPr>
        <w:t>Wort</w:t>
      </w:r>
      <w:r w:rsidR="00D40AD9" w:rsidRPr="005852DC">
        <w:rPr>
          <w:sz w:val="28"/>
        </w:rPr>
        <w:t>.</w:t>
      </w:r>
    </w:p>
    <w:p w14:paraId="26EC5412" w14:textId="77777777" w:rsidR="00775BD3" w:rsidRPr="005852DC" w:rsidRDefault="00D40AD9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735567" w:rsidRPr="005852DC">
        <w:rPr>
          <w:sz w:val="28"/>
        </w:rPr>
        <w:t xml:space="preserve">s </w:t>
      </w:r>
      <w:r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be </w:t>
      </w:r>
      <w:r w:rsidR="00735567" w:rsidRPr="005852DC">
        <w:rPr>
          <w:sz w:val="28"/>
        </w:rPr>
        <w:t xml:space="preserve">ich noch nie in meinem </w:t>
      </w:r>
      <w:r w:rsidR="0009585A" w:rsidRPr="005852DC">
        <w:rPr>
          <w:sz w:val="28"/>
        </w:rPr>
        <w:t>Leben gehört</w:t>
      </w:r>
      <w:r w:rsidR="00735567" w:rsidRPr="005852DC">
        <w:rPr>
          <w:sz w:val="28"/>
        </w:rPr>
        <w:t>.</w:t>
      </w:r>
    </w:p>
    <w:p w14:paraId="536202BE" w14:textId="77777777" w:rsidR="00775BD3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>Und ich lebe schon sehr l</w:t>
      </w:r>
      <w:r w:rsidR="004F53C8" w:rsidRPr="005852DC">
        <w:rPr>
          <w:sz w:val="28"/>
        </w:rPr>
        <w:t>a</w:t>
      </w:r>
      <w:r w:rsidRPr="005852DC">
        <w:rPr>
          <w:sz w:val="28"/>
        </w:rPr>
        <w:t>nge.</w:t>
      </w:r>
    </w:p>
    <w:p w14:paraId="6B3ABDEE" w14:textId="3F376C71" w:rsidR="002A461B" w:rsidRPr="005852DC" w:rsidRDefault="009F03CC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>s Wort lässt mich zittern</w:t>
      </w:r>
      <w:r w:rsidR="00AF493B" w:rsidRPr="005852DC">
        <w:rPr>
          <w:sz w:val="28"/>
        </w:rPr>
        <w:t>. M</w:t>
      </w:r>
      <w:r w:rsidR="006A1669" w:rsidRPr="005852DC">
        <w:rPr>
          <w:sz w:val="28"/>
        </w:rPr>
        <w:t xml:space="preserve">ir wird </w:t>
      </w:r>
      <w:r w:rsidRPr="005852DC">
        <w:rPr>
          <w:sz w:val="28"/>
        </w:rPr>
        <w:t>g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>nz w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>rm im Herz</w:t>
      </w:r>
      <w:r w:rsidR="00446DC4" w:rsidRPr="005852DC">
        <w:rPr>
          <w:sz w:val="28"/>
        </w:rPr>
        <w:t>.</w:t>
      </w:r>
      <w:r w:rsidR="00557C55" w:rsidRPr="005852DC">
        <w:rPr>
          <w:sz w:val="28"/>
        </w:rPr>
        <w:t>“</w:t>
      </w:r>
    </w:p>
    <w:p w14:paraId="479550AA" w14:textId="77777777" w:rsidR="00775BD3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AA37FD" w:rsidRPr="005852DC">
        <w:rPr>
          <w:sz w:val="28"/>
        </w:rPr>
        <w:t>Kotzmotz</w:t>
      </w:r>
      <w:proofErr w:type="spellEnd"/>
      <w:r w:rsidR="0009585A" w:rsidRPr="005852DC">
        <w:rPr>
          <w:sz w:val="28"/>
        </w:rPr>
        <w:t xml:space="preserve"> holte tief Luft und wollte </w:t>
      </w:r>
      <w:r w:rsidR="00AF493B" w:rsidRPr="005852DC">
        <w:rPr>
          <w:sz w:val="28"/>
        </w:rPr>
        <w:t>wieder</w:t>
      </w:r>
      <w:r w:rsidR="00AA37FD" w:rsidRPr="005852DC">
        <w:rPr>
          <w:sz w:val="28"/>
        </w:rPr>
        <w:t xml:space="preserve"> l</w:t>
      </w:r>
      <w:r w:rsidR="004F53C8" w:rsidRPr="005852DC">
        <w:rPr>
          <w:sz w:val="28"/>
        </w:rPr>
        <w:t>a</w:t>
      </w:r>
      <w:r w:rsidR="00AA37FD" w:rsidRPr="005852DC">
        <w:rPr>
          <w:sz w:val="28"/>
        </w:rPr>
        <w:t xml:space="preserve">ut schimpfen. </w:t>
      </w:r>
      <w:r w:rsidR="008611BB" w:rsidRPr="005852DC">
        <w:rPr>
          <w:sz w:val="28"/>
        </w:rPr>
        <w:t>Aber</w:t>
      </w:r>
      <w:r w:rsidR="00AA37FD" w:rsidRPr="005852DC">
        <w:rPr>
          <w:sz w:val="28"/>
        </w:rPr>
        <w:t xml:space="preserve"> der kleine H</w:t>
      </w:r>
      <w:r w:rsidR="004F53C8" w:rsidRPr="005852DC">
        <w:rPr>
          <w:sz w:val="28"/>
        </w:rPr>
        <w:t>a</w:t>
      </w:r>
      <w:r w:rsidR="00AA37FD" w:rsidRPr="005852DC">
        <w:rPr>
          <w:sz w:val="28"/>
        </w:rPr>
        <w:t xml:space="preserve">se </w:t>
      </w:r>
      <w:r w:rsidR="008611BB" w:rsidRPr="005852DC">
        <w:rPr>
          <w:sz w:val="28"/>
        </w:rPr>
        <w:t xml:space="preserve">hüpfte </w:t>
      </w:r>
      <w:r w:rsidR="004F53C8" w:rsidRPr="005852DC">
        <w:rPr>
          <w:sz w:val="28"/>
        </w:rPr>
        <w:t>a</w:t>
      </w:r>
      <w:r w:rsidR="00AA37FD" w:rsidRPr="005852DC">
        <w:rPr>
          <w:sz w:val="28"/>
        </w:rPr>
        <w:t>n ihm vorbei in d</w:t>
      </w:r>
      <w:r w:rsidR="004F53C8" w:rsidRPr="005852DC">
        <w:rPr>
          <w:sz w:val="28"/>
        </w:rPr>
        <w:t>a</w:t>
      </w:r>
      <w:r w:rsidR="00AA37FD" w:rsidRPr="005852DC">
        <w:rPr>
          <w:sz w:val="28"/>
        </w:rPr>
        <w:t>s H</w:t>
      </w:r>
      <w:r w:rsidR="004F53C8" w:rsidRPr="005852DC">
        <w:rPr>
          <w:sz w:val="28"/>
        </w:rPr>
        <w:t>a</w:t>
      </w:r>
      <w:r w:rsidR="00AA37FD" w:rsidRPr="005852DC">
        <w:rPr>
          <w:sz w:val="28"/>
        </w:rPr>
        <w:t xml:space="preserve">us. </w:t>
      </w:r>
      <w:r w:rsidR="002367B4" w:rsidRPr="005852DC">
        <w:rPr>
          <w:sz w:val="28"/>
        </w:rPr>
        <w:br/>
      </w:r>
      <w:r w:rsidR="00453DB4"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="00453DB4" w:rsidRPr="005852DC">
        <w:rPr>
          <w:sz w:val="28"/>
        </w:rPr>
        <w:t xml:space="preserve">se </w:t>
      </w:r>
      <w:r w:rsidR="0009585A" w:rsidRPr="005852DC">
        <w:rPr>
          <w:sz w:val="28"/>
        </w:rPr>
        <w:t xml:space="preserve">blieb </w:t>
      </w:r>
      <w:r w:rsidR="00C8796A" w:rsidRPr="005852DC">
        <w:rPr>
          <w:sz w:val="28"/>
        </w:rPr>
        <w:t>im H</w:t>
      </w:r>
      <w:r w:rsidR="004F53C8" w:rsidRPr="005852DC">
        <w:rPr>
          <w:sz w:val="28"/>
        </w:rPr>
        <w:t>a</w:t>
      </w:r>
      <w:r w:rsidR="00C8796A" w:rsidRPr="005852DC">
        <w:rPr>
          <w:sz w:val="28"/>
        </w:rPr>
        <w:t xml:space="preserve">us </w:t>
      </w:r>
      <w:r w:rsidR="0009585A" w:rsidRPr="005852DC">
        <w:rPr>
          <w:sz w:val="28"/>
        </w:rPr>
        <w:t>stehen</w:t>
      </w:r>
      <w:r w:rsidR="00AF493B" w:rsidRPr="005852DC">
        <w:rPr>
          <w:sz w:val="28"/>
        </w:rPr>
        <w:t>.</w:t>
      </w:r>
    </w:p>
    <w:p w14:paraId="464477AD" w14:textId="77777777" w:rsidR="00775BD3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>Er fühlte sich,</w:t>
      </w:r>
      <w:r w:rsidR="0009585A" w:rsidRPr="005852DC">
        <w:rPr>
          <w:sz w:val="28"/>
        </w:rPr>
        <w:t xml:space="preserve">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ls wäre er gegen</w:t>
      </w:r>
      <w:r w:rsidR="00D665F5" w:rsidRPr="005852DC">
        <w:rPr>
          <w:sz w:val="28"/>
        </w:rPr>
        <w:t xml:space="preserve"> </w:t>
      </w:r>
      <w:r w:rsidR="0009585A" w:rsidRPr="005852DC">
        <w:rPr>
          <w:sz w:val="28"/>
        </w:rPr>
        <w:t>eine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nd </w:t>
      </w:r>
      <w:proofErr w:type="spellStart"/>
      <w:r w:rsidR="0009585A" w:rsidRPr="005852DC">
        <w:rPr>
          <w:sz w:val="28"/>
        </w:rPr>
        <w:t>gestossen</w:t>
      </w:r>
      <w:proofErr w:type="spellEnd"/>
      <w:r w:rsidR="0009585A" w:rsidRPr="005852DC">
        <w:rPr>
          <w:sz w:val="28"/>
        </w:rPr>
        <w:t>.</w:t>
      </w:r>
    </w:p>
    <w:p w14:paraId="3CEC8FB3" w14:textId="4C47F993" w:rsidR="002367B4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</w:t>
      </w:r>
      <w:r w:rsidR="00C8796A" w:rsidRPr="005852DC">
        <w:rPr>
          <w:sz w:val="28"/>
        </w:rPr>
        <w:t>m</w:t>
      </w:r>
      <w:r w:rsidR="004F53C8" w:rsidRPr="005852DC">
        <w:rPr>
          <w:sz w:val="28"/>
        </w:rPr>
        <w:t>a</w:t>
      </w:r>
      <w:r w:rsidR="00C8796A" w:rsidRPr="005852DC">
        <w:rPr>
          <w:sz w:val="28"/>
        </w:rPr>
        <w:t xml:space="preserve">chte </w:t>
      </w:r>
      <w:proofErr w:type="spellStart"/>
      <w:r w:rsidR="00C8796A" w:rsidRPr="005852DC">
        <w:rPr>
          <w:sz w:val="28"/>
        </w:rPr>
        <w:t>grosse</w:t>
      </w:r>
      <w:proofErr w:type="spellEnd"/>
      <w:r w:rsidR="00C8796A" w:rsidRPr="005852DC">
        <w:rPr>
          <w:sz w:val="28"/>
        </w:rPr>
        <w:t xml:space="preserve"> </w:t>
      </w:r>
      <w:r w:rsidR="00CA26DA" w:rsidRPr="005852DC">
        <w:rPr>
          <w:sz w:val="28"/>
        </w:rPr>
        <w:t>A</w:t>
      </w:r>
      <w:r w:rsidR="00C8796A" w:rsidRPr="005852DC">
        <w:rPr>
          <w:sz w:val="28"/>
        </w:rPr>
        <w:t>ugen</w:t>
      </w:r>
      <w:r w:rsidRPr="005852DC">
        <w:rPr>
          <w:sz w:val="28"/>
        </w:rPr>
        <w:t>.</w:t>
      </w:r>
      <w:r w:rsidR="00C8796A" w:rsidRPr="005852DC">
        <w:rPr>
          <w:sz w:val="28"/>
        </w:rPr>
        <w:t xml:space="preserve"> </w:t>
      </w:r>
    </w:p>
    <w:p w14:paraId="5A51ABEE" w14:textId="77777777" w:rsidR="00E316B9" w:rsidRPr="005852DC" w:rsidRDefault="002367B4" w:rsidP="002367B4">
      <w:pPr>
        <w:rPr>
          <w:sz w:val="28"/>
        </w:rPr>
      </w:pPr>
      <w:r w:rsidRPr="005852DC">
        <w:rPr>
          <w:sz w:val="28"/>
        </w:rPr>
        <w:t>D</w:t>
      </w:r>
      <w:r w:rsidR="00C8796A" w:rsidRPr="005852DC">
        <w:rPr>
          <w:sz w:val="28"/>
        </w:rPr>
        <w:t>er H</w:t>
      </w:r>
      <w:r w:rsidR="004F53C8" w:rsidRPr="005852DC">
        <w:rPr>
          <w:sz w:val="28"/>
        </w:rPr>
        <w:t>a</w:t>
      </w:r>
      <w:r w:rsidR="00C8796A" w:rsidRPr="005852DC">
        <w:rPr>
          <w:sz w:val="28"/>
        </w:rPr>
        <w:t xml:space="preserve">se flüsterte: </w:t>
      </w:r>
      <w:r w:rsidR="00932011" w:rsidRPr="005852DC">
        <w:rPr>
          <w:sz w:val="28"/>
        </w:rPr>
        <w:br/>
      </w:r>
      <w:r w:rsidR="00DF6761" w:rsidRPr="005852DC">
        <w:rPr>
          <w:sz w:val="28"/>
        </w:rPr>
        <w:t>„</w:t>
      </w:r>
      <w:proofErr w:type="spellStart"/>
      <w:r w:rsidR="0009585A" w:rsidRPr="005852DC">
        <w:rPr>
          <w:sz w:val="28"/>
        </w:rPr>
        <w:t>Oooh</w:t>
      </w:r>
      <w:proofErr w:type="spellEnd"/>
      <w:r w:rsidR="00C8796A" w:rsidRPr="005852DC">
        <w:rPr>
          <w:sz w:val="28"/>
        </w:rPr>
        <w:t>. So etw</w:t>
      </w:r>
      <w:r w:rsidR="004F53C8" w:rsidRPr="005852DC">
        <w:rPr>
          <w:sz w:val="28"/>
        </w:rPr>
        <w:t>a</w:t>
      </w:r>
      <w:r w:rsidR="00C8796A" w:rsidRPr="005852DC">
        <w:rPr>
          <w:sz w:val="28"/>
        </w:rPr>
        <w:t>s h</w:t>
      </w:r>
      <w:r w:rsidR="004F53C8" w:rsidRPr="005852DC">
        <w:rPr>
          <w:sz w:val="28"/>
        </w:rPr>
        <w:t>a</w:t>
      </w:r>
      <w:r w:rsidR="00C8796A" w:rsidRPr="005852DC">
        <w:rPr>
          <w:sz w:val="28"/>
        </w:rPr>
        <w:t xml:space="preserve">be ich noch nie gesehen!“ </w:t>
      </w:r>
    </w:p>
    <w:p w14:paraId="79DC9092" w14:textId="77777777" w:rsidR="00775BD3" w:rsidRPr="005852DC" w:rsidRDefault="00C8796A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Im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us </w:t>
      </w:r>
      <w:r w:rsidRPr="005852DC">
        <w:rPr>
          <w:sz w:val="28"/>
        </w:rPr>
        <w:t>g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b es keine </w:t>
      </w:r>
      <w:r w:rsidR="0009585A" w:rsidRPr="005852DC">
        <w:rPr>
          <w:sz w:val="28"/>
        </w:rPr>
        <w:t>F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rben.</w:t>
      </w:r>
    </w:p>
    <w:p w14:paraId="1DA33B95" w14:textId="77777777" w:rsidR="00071736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Es </w:t>
      </w:r>
      <w:r w:rsidR="0009585A" w:rsidRPr="005852DC">
        <w:rPr>
          <w:sz w:val="28"/>
        </w:rPr>
        <w:t>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b kein Rot,</w:t>
      </w:r>
      <w:r w:rsidR="00C8796A" w:rsidRPr="005852DC">
        <w:rPr>
          <w:sz w:val="28"/>
        </w:rPr>
        <w:t xml:space="preserve"> kein Gelb</w:t>
      </w:r>
      <w:r w:rsidR="00AF493B" w:rsidRPr="005852DC">
        <w:rPr>
          <w:sz w:val="28"/>
        </w:rPr>
        <w:t xml:space="preserve">. </w:t>
      </w:r>
    </w:p>
    <w:p w14:paraId="1A31976D" w14:textId="77777777" w:rsidR="00775BD3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>Keine F</w:t>
      </w:r>
      <w:r w:rsidR="004F53C8" w:rsidRPr="005852DC">
        <w:rPr>
          <w:sz w:val="28"/>
        </w:rPr>
        <w:t>a</w:t>
      </w:r>
      <w:r w:rsidRPr="005852DC">
        <w:rPr>
          <w:sz w:val="28"/>
        </w:rPr>
        <w:t>rben</w:t>
      </w:r>
      <w:r w:rsidR="00E316B9" w:rsidRPr="005852DC">
        <w:rPr>
          <w:sz w:val="28"/>
        </w:rPr>
        <w:t>,</w:t>
      </w:r>
      <w:r w:rsidRPr="005852DC">
        <w:rPr>
          <w:sz w:val="28"/>
        </w:rPr>
        <w:t xml:space="preserve"> </w:t>
      </w:r>
      <w:r w:rsidR="00831F0F" w:rsidRPr="005852DC">
        <w:rPr>
          <w:sz w:val="28"/>
        </w:rPr>
        <w:t xml:space="preserve">die die </w:t>
      </w:r>
      <w:r w:rsidR="00C8796A" w:rsidRPr="005852DC">
        <w:rPr>
          <w:sz w:val="28"/>
        </w:rPr>
        <w:t xml:space="preserve">Blumen </w:t>
      </w:r>
      <w:r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ED68C2" w:rsidRPr="005852DC">
        <w:rPr>
          <w:sz w:val="28"/>
        </w:rPr>
        <w:t>tt</w:t>
      </w:r>
      <w:r w:rsidRPr="005852DC">
        <w:rPr>
          <w:sz w:val="28"/>
        </w:rPr>
        <w:t>en.</w:t>
      </w:r>
    </w:p>
    <w:p w14:paraId="7B8AF155" w14:textId="77777777" w:rsidR="00775BD3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Kein </w:t>
      </w:r>
      <w:r w:rsidR="00C8796A" w:rsidRPr="005852DC">
        <w:rPr>
          <w:sz w:val="28"/>
        </w:rPr>
        <w:t>Grün</w:t>
      </w:r>
      <w:r w:rsidR="00755387" w:rsidRPr="005852DC">
        <w:rPr>
          <w:sz w:val="28"/>
        </w:rPr>
        <w:t>,</w:t>
      </w:r>
      <w:r w:rsidR="00C8796A" w:rsidRPr="005852DC">
        <w:rPr>
          <w:sz w:val="28"/>
        </w:rPr>
        <w:t xml:space="preserve"> </w:t>
      </w:r>
      <w:r w:rsidRPr="005852DC">
        <w:rPr>
          <w:sz w:val="28"/>
        </w:rPr>
        <w:t>wie es</w:t>
      </w:r>
      <w:r w:rsidR="00E64E55" w:rsidRPr="005852DC">
        <w:rPr>
          <w:sz w:val="28"/>
        </w:rPr>
        <w:t xml:space="preserve"> </w:t>
      </w:r>
      <w:r w:rsidRPr="005852DC">
        <w:rPr>
          <w:sz w:val="28"/>
        </w:rPr>
        <w:t xml:space="preserve">die </w:t>
      </w:r>
      <w:r w:rsidR="0009585A" w:rsidRPr="005852DC">
        <w:rPr>
          <w:sz w:val="28"/>
        </w:rPr>
        <w:t>Blätter im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ld</w:t>
      </w:r>
      <w:r w:rsidRPr="005852DC">
        <w:rPr>
          <w:sz w:val="28"/>
        </w:rPr>
        <w:t xml:space="preserve"> h</w:t>
      </w:r>
      <w:r w:rsidR="004F53C8" w:rsidRPr="005852DC">
        <w:rPr>
          <w:sz w:val="28"/>
        </w:rPr>
        <w:t>a</w:t>
      </w:r>
      <w:r w:rsidR="00CD4D25" w:rsidRPr="005852DC">
        <w:rPr>
          <w:sz w:val="28"/>
        </w:rPr>
        <w:t>b</w:t>
      </w:r>
      <w:r w:rsidRPr="005852DC">
        <w:rPr>
          <w:sz w:val="28"/>
        </w:rPr>
        <w:t>en</w:t>
      </w:r>
      <w:r w:rsidR="00C8796A" w:rsidRPr="005852DC">
        <w:rPr>
          <w:sz w:val="28"/>
        </w:rPr>
        <w:t>.</w:t>
      </w:r>
    </w:p>
    <w:p w14:paraId="1C5947B0" w14:textId="77777777" w:rsidR="00775BD3" w:rsidRPr="005852DC" w:rsidRDefault="00E316B9" w:rsidP="00CC54A8">
      <w:pPr>
        <w:spacing w:line="360" w:lineRule="auto"/>
        <w:rPr>
          <w:sz w:val="28"/>
        </w:rPr>
      </w:pPr>
      <w:r w:rsidRPr="005852DC">
        <w:rPr>
          <w:sz w:val="28"/>
        </w:rPr>
        <w:t>Auch k</w:t>
      </w:r>
      <w:r w:rsidR="0009585A" w:rsidRPr="005852DC">
        <w:rPr>
          <w:sz w:val="28"/>
        </w:rPr>
        <w:t>ein Bl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u, kein Ros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, und</w:t>
      </w:r>
      <w:r w:rsidR="00D665F5" w:rsidRPr="005852DC">
        <w:rPr>
          <w:sz w:val="28"/>
        </w:rPr>
        <w:t xml:space="preserve"> </w:t>
      </w:r>
      <w:r w:rsidR="0009585A" w:rsidRPr="005852DC">
        <w:rPr>
          <w:sz w:val="28"/>
        </w:rPr>
        <w:t>kein Violett.</w:t>
      </w:r>
    </w:p>
    <w:p w14:paraId="281FDD84" w14:textId="77777777" w:rsidR="00775BD3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Hier </w:t>
      </w:r>
      <w:r w:rsidR="0009585A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 nur viel, viel Gr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 und 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nz viel Schw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rz.</w:t>
      </w:r>
    </w:p>
    <w:p w14:paraId="6981DBBB" w14:textId="77777777" w:rsidR="00775BD3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Und d</w:t>
      </w:r>
      <w:r w:rsidR="004F53C8" w:rsidRPr="005852DC">
        <w:rPr>
          <w:sz w:val="28"/>
        </w:rPr>
        <w:t>a</w:t>
      </w:r>
      <w:r w:rsidRPr="005852DC">
        <w:rPr>
          <w:sz w:val="28"/>
        </w:rPr>
        <w:t>s t</w:t>
      </w:r>
      <w:r w:rsidR="004F53C8" w:rsidRPr="005852DC">
        <w:rPr>
          <w:sz w:val="28"/>
        </w:rPr>
        <w:t>a</w:t>
      </w:r>
      <w:r w:rsidRPr="005852DC">
        <w:rPr>
          <w:sz w:val="28"/>
        </w:rPr>
        <w:t>t WEH!</w:t>
      </w:r>
    </w:p>
    <w:p w14:paraId="35D7796A" w14:textId="77777777" w:rsidR="00775BD3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spürte einen festen,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rten Druck </w:t>
      </w:r>
      <w:r w:rsidR="004F53C8" w:rsidRPr="005852DC">
        <w:rPr>
          <w:sz w:val="28"/>
        </w:rPr>
        <w:t>a</w:t>
      </w:r>
      <w:r w:rsidRPr="005852DC">
        <w:rPr>
          <w:sz w:val="28"/>
        </w:rPr>
        <w:t>uf seinen B</w:t>
      </w:r>
      <w:r w:rsidR="004F53C8" w:rsidRPr="005852DC">
        <w:rPr>
          <w:sz w:val="28"/>
        </w:rPr>
        <w:t>a</w:t>
      </w:r>
      <w:r w:rsidRPr="005852DC">
        <w:rPr>
          <w:sz w:val="28"/>
        </w:rPr>
        <w:t>uch</w:t>
      </w:r>
      <w:r w:rsidR="00EC3ADF" w:rsidRPr="005852DC">
        <w:rPr>
          <w:sz w:val="28"/>
        </w:rPr>
        <w:t>.</w:t>
      </w:r>
    </w:p>
    <w:p w14:paraId="578B70CF" w14:textId="003E6408" w:rsidR="00831F0F" w:rsidRPr="005852DC" w:rsidRDefault="00EC3ADF" w:rsidP="00CC54A8">
      <w:pPr>
        <w:spacing w:line="360" w:lineRule="auto"/>
        <w:rPr>
          <w:sz w:val="28"/>
        </w:rPr>
      </w:pPr>
      <w:r w:rsidRPr="005852DC">
        <w:rPr>
          <w:sz w:val="28"/>
        </w:rPr>
        <w:t>E</w:t>
      </w:r>
      <w:r w:rsidR="0009585A" w:rsidRPr="005852DC">
        <w:rPr>
          <w:sz w:val="28"/>
        </w:rPr>
        <w:t xml:space="preserve">r </w:t>
      </w:r>
      <w:r w:rsidR="007C1D3F" w:rsidRPr="005852DC">
        <w:rPr>
          <w:sz w:val="28"/>
        </w:rPr>
        <w:t>holte</w:t>
      </w:r>
      <w:r w:rsidR="0009585A" w:rsidRPr="005852DC">
        <w:rPr>
          <w:sz w:val="28"/>
        </w:rPr>
        <w:t xml:space="preserve"> tief Luft.</w:t>
      </w:r>
      <w:r w:rsidRPr="005852DC">
        <w:rPr>
          <w:sz w:val="28"/>
        </w:rPr>
        <w:t xml:space="preserve"> </w:t>
      </w:r>
    </w:p>
    <w:p w14:paraId="1B739243" w14:textId="77777777" w:rsidR="00CD4D25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EC3ADF" w:rsidRPr="005852DC">
        <w:rPr>
          <w:sz w:val="28"/>
        </w:rPr>
        <w:t>Kotzmotz</w:t>
      </w:r>
      <w:proofErr w:type="spellEnd"/>
      <w:r w:rsidR="00EC3ADF" w:rsidRPr="005852DC">
        <w:rPr>
          <w:sz w:val="28"/>
        </w:rPr>
        <w:t xml:space="preserve"> st</w:t>
      </w:r>
      <w:r w:rsidR="004F53C8" w:rsidRPr="005852DC">
        <w:rPr>
          <w:sz w:val="28"/>
        </w:rPr>
        <w:t>a</w:t>
      </w:r>
      <w:r w:rsidR="00EC3ADF" w:rsidRPr="005852DC">
        <w:rPr>
          <w:sz w:val="28"/>
        </w:rPr>
        <w:t xml:space="preserve">nd mit offenem Mund </w:t>
      </w:r>
      <w:r w:rsidR="008611BB" w:rsidRPr="005852DC">
        <w:rPr>
          <w:sz w:val="28"/>
        </w:rPr>
        <w:t>vor der Tür</w:t>
      </w:r>
      <w:r w:rsidR="00EC3ADF" w:rsidRPr="005852DC">
        <w:rPr>
          <w:sz w:val="28"/>
        </w:rPr>
        <w:t>.</w:t>
      </w:r>
    </w:p>
    <w:p w14:paraId="24740707" w14:textId="74904265" w:rsidR="00831F0F" w:rsidRPr="005852DC" w:rsidRDefault="00EC3ADF" w:rsidP="00CC54A8">
      <w:pPr>
        <w:spacing w:line="360" w:lineRule="auto"/>
        <w:rPr>
          <w:sz w:val="28"/>
        </w:rPr>
      </w:pPr>
      <w:r w:rsidRPr="005852DC">
        <w:rPr>
          <w:sz w:val="28"/>
        </w:rPr>
        <w:t>Er w</w:t>
      </w:r>
      <w:r w:rsidR="004F53C8" w:rsidRPr="005852DC">
        <w:rPr>
          <w:sz w:val="28"/>
        </w:rPr>
        <w:t>a</w:t>
      </w:r>
      <w:r w:rsidRPr="005852DC">
        <w:rPr>
          <w:sz w:val="28"/>
        </w:rPr>
        <w:t>r immer noch spr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chlos. </w:t>
      </w:r>
    </w:p>
    <w:p w14:paraId="123E4F84" w14:textId="77777777" w:rsidR="0009585A" w:rsidRPr="005852DC" w:rsidRDefault="00EC3ADF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</w:t>
      </w:r>
      <w:r w:rsidR="0009585A" w:rsidRPr="005852DC">
        <w:rPr>
          <w:sz w:val="28"/>
        </w:rPr>
        <w:t xml:space="preserve"> blickte </w:t>
      </w:r>
      <w:r w:rsidRPr="005852DC">
        <w:rPr>
          <w:sz w:val="28"/>
        </w:rPr>
        <w:t xml:space="preserve">zu ihm </w:t>
      </w:r>
      <w:r w:rsidR="0009585A" w:rsidRPr="005852DC">
        <w:rPr>
          <w:sz w:val="28"/>
        </w:rPr>
        <w:t>hoch und 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gte: </w:t>
      </w:r>
    </w:p>
    <w:p w14:paraId="7B7D48BA" w14:textId="77777777" w:rsidR="00E64E55" w:rsidRPr="005852DC" w:rsidRDefault="00755387" w:rsidP="00CC54A8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r w:rsidR="00CA26DA" w:rsidRPr="005852DC">
        <w:rPr>
          <w:sz w:val="28"/>
        </w:rPr>
        <w:t>A</w:t>
      </w:r>
      <w:r w:rsidR="0009585A" w:rsidRPr="005852DC">
        <w:rPr>
          <w:sz w:val="28"/>
        </w:rPr>
        <w:t>lles kl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r! Jetzt </w:t>
      </w:r>
      <w:proofErr w:type="spellStart"/>
      <w:r w:rsidR="0009585A" w:rsidRPr="005852DC">
        <w:rPr>
          <w:sz w:val="28"/>
        </w:rPr>
        <w:t>weiss</w:t>
      </w:r>
      <w:proofErr w:type="spellEnd"/>
      <w:r w:rsidR="0009585A" w:rsidRPr="005852DC">
        <w:rPr>
          <w:sz w:val="28"/>
        </w:rPr>
        <w:t xml:space="preserve"> ich,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rum du </w:t>
      </w:r>
      <w:r w:rsidR="00EC3ADF" w:rsidRPr="005852DC">
        <w:rPr>
          <w:sz w:val="28"/>
        </w:rPr>
        <w:t>wütend bist</w:t>
      </w:r>
      <w:r w:rsidR="00AF493B" w:rsidRPr="005852DC">
        <w:rPr>
          <w:sz w:val="28"/>
        </w:rPr>
        <w:t xml:space="preserve">: </w:t>
      </w:r>
    </w:p>
    <w:p w14:paraId="105BF63E" w14:textId="77777777" w:rsidR="00CD4D25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>Weil du in diesem dunklen H</w:t>
      </w:r>
      <w:r w:rsidR="004F53C8" w:rsidRPr="005852DC">
        <w:rPr>
          <w:sz w:val="28"/>
        </w:rPr>
        <w:t>a</w:t>
      </w:r>
      <w:r w:rsidRPr="005852DC">
        <w:rPr>
          <w:sz w:val="28"/>
        </w:rPr>
        <w:t>us wohn</w:t>
      </w:r>
      <w:r w:rsidR="007C1D3F" w:rsidRPr="005852DC">
        <w:rPr>
          <w:sz w:val="28"/>
        </w:rPr>
        <w:t>s</w:t>
      </w:r>
      <w:r w:rsidRPr="005852DC">
        <w:rPr>
          <w:sz w:val="28"/>
        </w:rPr>
        <w:t>t</w:t>
      </w:r>
      <w:r w:rsidR="00EC3ADF" w:rsidRPr="005852DC">
        <w:rPr>
          <w:sz w:val="28"/>
        </w:rPr>
        <w:t>.</w:t>
      </w:r>
    </w:p>
    <w:p w14:paraId="330266F1" w14:textId="77777777" w:rsidR="00CD4D25" w:rsidRPr="005852DC" w:rsidRDefault="00EC3ADF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Ich würde </w:t>
      </w:r>
      <w:r w:rsidR="004F53C8" w:rsidRPr="005852DC">
        <w:rPr>
          <w:sz w:val="28"/>
        </w:rPr>
        <w:t>a</w:t>
      </w:r>
      <w:r w:rsidRPr="005852DC">
        <w:rPr>
          <w:sz w:val="28"/>
        </w:rPr>
        <w:t>uch schreien</w:t>
      </w:r>
      <w:r w:rsidR="00AF493B" w:rsidRPr="005852DC">
        <w:rPr>
          <w:sz w:val="28"/>
        </w:rPr>
        <w:t xml:space="preserve"> und brüllen</w:t>
      </w:r>
      <w:r w:rsidRPr="005852DC">
        <w:rPr>
          <w:sz w:val="28"/>
        </w:rPr>
        <w:t>.</w:t>
      </w:r>
    </w:p>
    <w:p w14:paraId="28C32CEA" w14:textId="5D50256F" w:rsidR="00831F0F" w:rsidRPr="005852DC" w:rsidRDefault="00CA26DA" w:rsidP="00CC54A8">
      <w:pPr>
        <w:spacing w:line="360" w:lineRule="auto"/>
        <w:rPr>
          <w:sz w:val="28"/>
        </w:rPr>
      </w:pPr>
      <w:r w:rsidRPr="005852DC">
        <w:rPr>
          <w:sz w:val="28"/>
        </w:rPr>
        <w:t>A</w:t>
      </w:r>
      <w:r w:rsidR="0009585A" w:rsidRPr="005852DC">
        <w:rPr>
          <w:sz w:val="28"/>
        </w:rPr>
        <w:t>lles kl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r! Jetzt </w:t>
      </w:r>
      <w:proofErr w:type="spellStart"/>
      <w:r w:rsidR="0009585A" w:rsidRPr="005852DC">
        <w:rPr>
          <w:sz w:val="28"/>
        </w:rPr>
        <w:t>weiss</w:t>
      </w:r>
      <w:proofErr w:type="spellEnd"/>
      <w:r w:rsidR="0009585A" w:rsidRPr="005852DC">
        <w:rPr>
          <w:sz w:val="28"/>
        </w:rPr>
        <w:t xml:space="preserve"> ich </w:t>
      </w:r>
      <w:r w:rsidR="00AF493B" w:rsidRPr="005852DC">
        <w:rPr>
          <w:sz w:val="28"/>
        </w:rPr>
        <w:t>es</w:t>
      </w:r>
      <w:r w:rsidR="0009585A" w:rsidRPr="005852DC">
        <w:rPr>
          <w:sz w:val="28"/>
        </w:rPr>
        <w:t>!</w:t>
      </w:r>
      <w:r w:rsidR="00755387" w:rsidRPr="005852DC">
        <w:rPr>
          <w:sz w:val="28"/>
        </w:rPr>
        <w:t>“</w:t>
      </w:r>
    </w:p>
    <w:p w14:paraId="629EC547" w14:textId="77777777" w:rsidR="00ED68C2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09585A" w:rsidRPr="005852DC">
        <w:rPr>
          <w:sz w:val="28"/>
        </w:rPr>
        <w:t>Kotzmotz</w:t>
      </w:r>
      <w:proofErr w:type="spellEnd"/>
      <w:r w:rsidR="0009585A" w:rsidRPr="005852DC">
        <w:rPr>
          <w:sz w:val="28"/>
        </w:rPr>
        <w:t xml:space="preserve"> </w:t>
      </w:r>
      <w:r w:rsidR="00EC3ADF" w:rsidRPr="005852DC">
        <w:rPr>
          <w:sz w:val="28"/>
        </w:rPr>
        <w:t>st</w:t>
      </w:r>
      <w:r w:rsidR="004F53C8" w:rsidRPr="005852DC">
        <w:rPr>
          <w:sz w:val="28"/>
        </w:rPr>
        <w:t>a</w:t>
      </w:r>
      <w:r w:rsidR="00EC3ADF" w:rsidRPr="005852DC">
        <w:rPr>
          <w:sz w:val="28"/>
        </w:rPr>
        <w:t xml:space="preserve">nd immer noch mit offenem Mund </w:t>
      </w:r>
      <w:r w:rsidR="008611BB" w:rsidRPr="005852DC">
        <w:rPr>
          <w:sz w:val="28"/>
        </w:rPr>
        <w:t>vor der Tür</w:t>
      </w:r>
      <w:r w:rsidR="0009585A" w:rsidRPr="005852DC">
        <w:rPr>
          <w:sz w:val="28"/>
        </w:rPr>
        <w:t xml:space="preserve">. </w:t>
      </w:r>
      <w:r w:rsidR="008611BB" w:rsidRPr="005852DC">
        <w:rPr>
          <w:sz w:val="28"/>
        </w:rPr>
        <w:br/>
      </w:r>
      <w:r w:rsidR="0009585A" w:rsidRPr="005852DC">
        <w:rPr>
          <w:sz w:val="28"/>
        </w:rPr>
        <w:t>D</w:t>
      </w:r>
      <w:r w:rsidR="00E64E55" w:rsidRPr="005852DC">
        <w:rPr>
          <w:sz w:val="28"/>
        </w:rPr>
        <w:t xml:space="preserve">er </w:t>
      </w:r>
      <w:r w:rsidR="00EC3ADF" w:rsidRPr="005852DC">
        <w:rPr>
          <w:sz w:val="28"/>
        </w:rPr>
        <w:t xml:space="preserve">kleine, struppige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se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 einf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ch in </w:t>
      </w:r>
      <w:r w:rsidR="00EC3ADF" w:rsidRPr="005852DC">
        <w:rPr>
          <w:sz w:val="28"/>
        </w:rPr>
        <w:t>sein</w:t>
      </w:r>
      <w:r w:rsidR="0009585A" w:rsidRPr="005852DC">
        <w:rPr>
          <w:sz w:val="28"/>
        </w:rPr>
        <w:t xml:space="preserve"> 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us getreten</w:t>
      </w:r>
      <w:r w:rsidR="00EC3ADF" w:rsidRPr="005852DC">
        <w:rPr>
          <w:sz w:val="28"/>
        </w:rPr>
        <w:t>.</w:t>
      </w:r>
    </w:p>
    <w:p w14:paraId="12B3B33D" w14:textId="01A467DC" w:rsidR="00743780" w:rsidRPr="005852DC" w:rsidRDefault="00EC3ADF" w:rsidP="00557C55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</w:t>
      </w:r>
      <w:r w:rsidR="0009585A" w:rsidRPr="005852DC">
        <w:rPr>
          <w:sz w:val="28"/>
        </w:rPr>
        <w:t xml:space="preserve"> spr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ch,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ls hätte er </w:t>
      </w:r>
      <w:r w:rsidR="00CF46B3" w:rsidRPr="005852DC">
        <w:rPr>
          <w:sz w:val="28"/>
        </w:rPr>
        <w:t>g</w:t>
      </w:r>
      <w:r w:rsidR="004F53C8" w:rsidRPr="005852DC">
        <w:rPr>
          <w:sz w:val="28"/>
        </w:rPr>
        <w:t>a</w:t>
      </w:r>
      <w:r w:rsidR="00CF46B3" w:rsidRPr="005852DC">
        <w:rPr>
          <w:sz w:val="28"/>
        </w:rPr>
        <w:t xml:space="preserve">r keine </w:t>
      </w:r>
      <w:r w:rsidR="00CA26DA" w:rsidRPr="005852DC">
        <w:rPr>
          <w:sz w:val="28"/>
        </w:rPr>
        <w:t>A</w:t>
      </w:r>
      <w:r w:rsidR="0009585A" w:rsidRPr="005852DC">
        <w:rPr>
          <w:sz w:val="28"/>
        </w:rPr>
        <w:t>ngst</w:t>
      </w:r>
      <w:r w:rsidR="00CF46B3" w:rsidRPr="005852DC">
        <w:rPr>
          <w:sz w:val="28"/>
        </w:rPr>
        <w:t xml:space="preserve"> vor ihm. </w:t>
      </w:r>
    </w:p>
    <w:p w14:paraId="12EFEB01" w14:textId="77777777" w:rsidR="00E316B9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CF46B3" w:rsidRPr="005852DC">
        <w:rPr>
          <w:sz w:val="28"/>
        </w:rPr>
        <w:t>Kotzmotz</w:t>
      </w:r>
      <w:proofErr w:type="spellEnd"/>
      <w:r w:rsidR="00CF46B3" w:rsidRPr="005852DC">
        <w:rPr>
          <w:sz w:val="28"/>
        </w:rPr>
        <w:t xml:space="preserve"> d</w:t>
      </w:r>
      <w:r w:rsidR="004F53C8" w:rsidRPr="005852DC">
        <w:rPr>
          <w:sz w:val="28"/>
        </w:rPr>
        <w:t>a</w:t>
      </w:r>
      <w:r w:rsidR="00CF46B3" w:rsidRPr="005852DC">
        <w:rPr>
          <w:sz w:val="28"/>
        </w:rPr>
        <w:t xml:space="preserve">chte: </w:t>
      </w:r>
    </w:p>
    <w:p w14:paraId="19173D60" w14:textId="6E5417BD" w:rsidR="00CD4D25" w:rsidRPr="005852DC" w:rsidRDefault="00557C55" w:rsidP="00CC54A8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r w:rsidR="00CF46B3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CF46B3" w:rsidRPr="005852DC">
        <w:rPr>
          <w:sz w:val="28"/>
        </w:rPr>
        <w:t>s ist eine Frechheit.</w:t>
      </w:r>
    </w:p>
    <w:p w14:paraId="2B9A49F4" w14:textId="77777777" w:rsidR="00CD4D25" w:rsidRPr="005852DC" w:rsidRDefault="00CF46B3" w:rsidP="00CC54A8">
      <w:pPr>
        <w:spacing w:line="360" w:lineRule="auto"/>
        <w:rPr>
          <w:sz w:val="28"/>
        </w:rPr>
      </w:pPr>
      <w:r w:rsidRPr="005852DC">
        <w:rPr>
          <w:sz w:val="28"/>
        </w:rPr>
        <w:t>Und mir fällt kein einziges Schimpfwort mehr ein.</w:t>
      </w:r>
    </w:p>
    <w:p w14:paraId="5913EF11" w14:textId="77777777" w:rsidR="00CD4D25" w:rsidRPr="005852DC" w:rsidRDefault="00CF46B3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>Kein einziges!</w:t>
      </w:r>
    </w:p>
    <w:p w14:paraId="6CC74410" w14:textId="77777777" w:rsidR="00CD4D25" w:rsidRPr="005852DC" w:rsidRDefault="00CF46B3" w:rsidP="00CC54A8">
      <w:pPr>
        <w:spacing w:line="360" w:lineRule="auto"/>
        <w:rPr>
          <w:sz w:val="28"/>
        </w:rPr>
      </w:pPr>
      <w:r w:rsidRPr="005852DC">
        <w:rPr>
          <w:sz w:val="28"/>
        </w:rPr>
        <w:t>Und d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 ist mir </w:t>
      </w:r>
      <w:r w:rsidR="006A1669" w:rsidRPr="005852DC">
        <w:rPr>
          <w:sz w:val="28"/>
        </w:rPr>
        <w:t xml:space="preserve">in meinem Leben </w:t>
      </w:r>
      <w:r w:rsidRPr="005852DC">
        <w:rPr>
          <w:sz w:val="28"/>
        </w:rPr>
        <w:t>noch nie p</w:t>
      </w:r>
      <w:r w:rsidR="004F53C8" w:rsidRPr="005852DC">
        <w:rPr>
          <w:sz w:val="28"/>
        </w:rPr>
        <w:t>a</w:t>
      </w:r>
      <w:r w:rsidRPr="005852DC">
        <w:rPr>
          <w:sz w:val="28"/>
        </w:rPr>
        <w:t>ssiert</w:t>
      </w:r>
      <w:r w:rsidR="00AF493B" w:rsidRPr="005852DC">
        <w:rPr>
          <w:sz w:val="28"/>
        </w:rPr>
        <w:t>.</w:t>
      </w:r>
    </w:p>
    <w:p w14:paraId="338B1D17" w14:textId="4B1BB7A3" w:rsidR="00916EC6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>Und</w:t>
      </w:r>
      <w:r w:rsidR="00CD4D25" w:rsidRPr="005852DC">
        <w:rPr>
          <w:sz w:val="28"/>
        </w:rPr>
        <w:t xml:space="preserve"> </w:t>
      </w:r>
      <w:r w:rsidRPr="005852DC">
        <w:rPr>
          <w:sz w:val="28"/>
        </w:rPr>
        <w:t>ich lebe schon sehr l</w:t>
      </w:r>
      <w:r w:rsidR="004F53C8" w:rsidRPr="005852DC">
        <w:rPr>
          <w:sz w:val="28"/>
        </w:rPr>
        <w:t>a</w:t>
      </w:r>
      <w:r w:rsidRPr="005852DC">
        <w:rPr>
          <w:sz w:val="28"/>
        </w:rPr>
        <w:t>nge</w:t>
      </w:r>
      <w:r w:rsidR="00CD4D25" w:rsidRPr="005852DC">
        <w:rPr>
          <w:sz w:val="28"/>
        </w:rPr>
        <w:t>.</w:t>
      </w:r>
      <w:r w:rsidR="00557C55" w:rsidRPr="005852DC">
        <w:rPr>
          <w:sz w:val="28"/>
        </w:rPr>
        <w:t>“</w:t>
      </w:r>
    </w:p>
    <w:p w14:paraId="7AE7B7D2" w14:textId="77777777" w:rsidR="00916C30" w:rsidRPr="005852DC" w:rsidRDefault="00916C30" w:rsidP="00CC54A8">
      <w:pPr>
        <w:spacing w:line="360" w:lineRule="auto"/>
        <w:rPr>
          <w:sz w:val="28"/>
        </w:rPr>
      </w:pPr>
    </w:p>
    <w:p w14:paraId="2683E389" w14:textId="77777777" w:rsidR="00916C30" w:rsidRPr="005852DC" w:rsidRDefault="00AF493B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>s viele Schreien und St</w:t>
      </w:r>
      <w:r w:rsidR="004F53C8" w:rsidRPr="005852DC">
        <w:rPr>
          <w:sz w:val="28"/>
        </w:rPr>
        <w:t>a</w:t>
      </w:r>
      <w:r w:rsidRPr="005852DC">
        <w:rPr>
          <w:sz w:val="28"/>
        </w:rPr>
        <w:t>unen m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chte </w:t>
      </w:r>
      <w:proofErr w:type="spellStart"/>
      <w:r w:rsidR="00CF46B3" w:rsidRPr="005852DC">
        <w:rPr>
          <w:sz w:val="28"/>
        </w:rPr>
        <w:t>Kotzmotz</w:t>
      </w:r>
      <w:proofErr w:type="spellEnd"/>
      <w:r w:rsidR="00CF46B3" w:rsidRPr="005852DC">
        <w:rPr>
          <w:sz w:val="28"/>
        </w:rPr>
        <w:t xml:space="preserve"> müde</w:t>
      </w:r>
      <w:r w:rsidRPr="005852DC">
        <w:rPr>
          <w:sz w:val="28"/>
        </w:rPr>
        <w:t>.</w:t>
      </w:r>
      <w:r w:rsidR="00CF46B3" w:rsidRPr="005852DC">
        <w:rPr>
          <w:sz w:val="28"/>
        </w:rPr>
        <w:t xml:space="preserve"> </w:t>
      </w:r>
    </w:p>
    <w:p w14:paraId="2CBCB625" w14:textId="77777777" w:rsidR="00E316B9" w:rsidRPr="005852DC" w:rsidRDefault="00916C30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="00CF46B3" w:rsidRPr="005852DC">
        <w:rPr>
          <w:sz w:val="28"/>
        </w:rPr>
        <w:t xml:space="preserve"> setz</w:t>
      </w:r>
      <w:r w:rsidR="00755387" w:rsidRPr="005852DC">
        <w:rPr>
          <w:sz w:val="28"/>
        </w:rPr>
        <w:t>t</w:t>
      </w:r>
      <w:r w:rsidR="00CF46B3" w:rsidRPr="005852DC">
        <w:rPr>
          <w:sz w:val="28"/>
        </w:rPr>
        <w:t xml:space="preserve">e sich </w:t>
      </w:r>
      <w:r w:rsidR="0009585A" w:rsidRPr="005852DC">
        <w:rPr>
          <w:sz w:val="28"/>
        </w:rPr>
        <w:t xml:space="preserve">in den </w:t>
      </w:r>
      <w:proofErr w:type="spellStart"/>
      <w:r w:rsidR="0009585A" w:rsidRPr="005852DC">
        <w:rPr>
          <w:sz w:val="28"/>
        </w:rPr>
        <w:t>grossen</w:t>
      </w:r>
      <w:proofErr w:type="spellEnd"/>
      <w:r w:rsidR="0009585A" w:rsidRPr="005852DC">
        <w:rPr>
          <w:sz w:val="28"/>
        </w:rPr>
        <w:t xml:space="preserve"> schw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rzen Sessel</w:t>
      </w:r>
      <w:r w:rsidR="00CF46B3" w:rsidRPr="005852DC">
        <w:rPr>
          <w:sz w:val="28"/>
        </w:rPr>
        <w:t xml:space="preserve">. </w:t>
      </w:r>
    </w:p>
    <w:p w14:paraId="63E385A7" w14:textId="0160BFE3" w:rsidR="00CF46B3" w:rsidRPr="005852DC" w:rsidRDefault="00CF46B3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09585A" w:rsidRPr="005852DC">
        <w:rPr>
          <w:sz w:val="28"/>
        </w:rPr>
        <w:t>ie M</w:t>
      </w:r>
      <w:r w:rsidR="00E64E55" w:rsidRPr="005852DC">
        <w:rPr>
          <w:sz w:val="28"/>
        </w:rPr>
        <w:t>ä</w:t>
      </w:r>
      <w:r w:rsidR="0009585A" w:rsidRPr="005852DC">
        <w:rPr>
          <w:sz w:val="28"/>
        </w:rPr>
        <w:t>use</w:t>
      </w:r>
      <w:r w:rsidRPr="005852DC">
        <w:rPr>
          <w:sz w:val="28"/>
        </w:rPr>
        <w:t xml:space="preserve"> m</w:t>
      </w:r>
      <w:r w:rsidR="004F53C8" w:rsidRPr="005852DC">
        <w:rPr>
          <w:sz w:val="28"/>
        </w:rPr>
        <w:t>a</w:t>
      </w:r>
      <w:r w:rsidRPr="005852DC">
        <w:rPr>
          <w:sz w:val="28"/>
        </w:rPr>
        <w:t>chten neben dem Sessel ger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de </w:t>
      </w:r>
      <w:r w:rsidR="0009585A" w:rsidRPr="005852DC">
        <w:rPr>
          <w:sz w:val="28"/>
        </w:rPr>
        <w:t>ein Picknick</w:t>
      </w:r>
      <w:r w:rsidRPr="005852DC">
        <w:rPr>
          <w:sz w:val="28"/>
        </w:rPr>
        <w:t>.</w:t>
      </w:r>
      <w:r w:rsidR="00755387" w:rsidRPr="005852DC">
        <w:rPr>
          <w:sz w:val="28"/>
        </w:rPr>
        <w:t xml:space="preserve"> </w:t>
      </w:r>
      <w:r w:rsidR="00755387" w:rsidRPr="005852DC">
        <w:rPr>
          <w:sz w:val="28"/>
        </w:rPr>
        <w:br/>
        <w:t>Die Mäuse</w:t>
      </w:r>
      <w:r w:rsidRPr="005852DC">
        <w:rPr>
          <w:sz w:val="28"/>
        </w:rPr>
        <w:t xml:space="preserve"> </w:t>
      </w:r>
      <w:r w:rsidR="00755387" w:rsidRPr="005852DC">
        <w:rPr>
          <w:sz w:val="28"/>
        </w:rPr>
        <w:t xml:space="preserve">hatten Angst und </w:t>
      </w:r>
      <w:r w:rsidRPr="005852DC">
        <w:rPr>
          <w:sz w:val="28"/>
        </w:rPr>
        <w:t>spr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ngen schnell </w:t>
      </w:r>
      <w:r w:rsidR="0009585A" w:rsidRPr="005852DC">
        <w:rPr>
          <w:sz w:val="28"/>
        </w:rPr>
        <w:t>in ihr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useloch unter dem Schr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nk</w:t>
      </w:r>
      <w:r w:rsidRPr="005852DC">
        <w:rPr>
          <w:sz w:val="28"/>
        </w:rPr>
        <w:t>.</w:t>
      </w:r>
    </w:p>
    <w:p w14:paraId="2A8B3960" w14:textId="77777777" w:rsidR="00E64E55" w:rsidRPr="005852DC" w:rsidRDefault="00CF46B3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</w:t>
      </w:r>
      <w:r w:rsidR="009A1BA2" w:rsidRPr="005852DC">
        <w:rPr>
          <w:sz w:val="28"/>
        </w:rPr>
        <w:t>fr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 xml:space="preserve">gte:  </w:t>
      </w:r>
      <w:r w:rsidR="007C1D3F" w:rsidRPr="005852DC">
        <w:rPr>
          <w:sz w:val="28"/>
        </w:rPr>
        <w:br/>
      </w:r>
      <w:r w:rsidR="009E70D8" w:rsidRPr="005852DC">
        <w:rPr>
          <w:sz w:val="28"/>
        </w:rPr>
        <w:t>„</w:t>
      </w:r>
      <w:r w:rsidR="00755387" w:rsidRPr="005852DC">
        <w:rPr>
          <w:sz w:val="28"/>
        </w:rPr>
        <w:t xml:space="preserve">Darf </w:t>
      </w:r>
      <w:r w:rsidR="007C1D3F" w:rsidRPr="005852DC">
        <w:rPr>
          <w:sz w:val="28"/>
        </w:rPr>
        <w:t>ich</w:t>
      </w:r>
      <w:r w:rsidR="0009585A" w:rsidRPr="005852DC">
        <w:rPr>
          <w:sz w:val="28"/>
        </w:rPr>
        <w:t xml:space="preserve"> die Fensterl</w:t>
      </w:r>
      <w:r w:rsidR="00352A4A" w:rsidRPr="005852DC">
        <w:rPr>
          <w:sz w:val="28"/>
        </w:rPr>
        <w:t>ä</w:t>
      </w:r>
      <w:r w:rsidR="0009585A" w:rsidRPr="005852DC">
        <w:rPr>
          <w:sz w:val="28"/>
        </w:rPr>
        <w:t>den öffne</w:t>
      </w:r>
      <w:r w:rsidR="00755387" w:rsidRPr="005852DC">
        <w:rPr>
          <w:sz w:val="28"/>
        </w:rPr>
        <w:t>n</w:t>
      </w:r>
      <w:r w:rsidR="0009585A" w:rsidRPr="005852DC">
        <w:rPr>
          <w:sz w:val="28"/>
        </w:rPr>
        <w:t>?</w:t>
      </w:r>
      <w:r w:rsidR="009E70D8" w:rsidRPr="005852DC">
        <w:rPr>
          <w:sz w:val="28"/>
        </w:rPr>
        <w:t>“</w:t>
      </w:r>
      <w:r w:rsidR="009A1BA2" w:rsidRPr="005852DC">
        <w:rPr>
          <w:sz w:val="28"/>
        </w:rPr>
        <w:t xml:space="preserve"> </w:t>
      </w:r>
    </w:p>
    <w:p w14:paraId="3A24EC52" w14:textId="77777777" w:rsidR="00E64E55" w:rsidRPr="005852DC" w:rsidRDefault="009A1BA2" w:rsidP="00CC54A8">
      <w:pPr>
        <w:spacing w:line="360" w:lineRule="auto"/>
        <w:rPr>
          <w:sz w:val="28"/>
        </w:rPr>
      </w:pP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konnte nicht mit j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 oder nein </w:t>
      </w:r>
      <w:r w:rsidR="00DA2330" w:rsidRPr="005852DC">
        <w:rPr>
          <w:sz w:val="28"/>
        </w:rPr>
        <w:t>antworten</w:t>
      </w:r>
      <w:r w:rsidRPr="005852DC">
        <w:rPr>
          <w:sz w:val="28"/>
        </w:rPr>
        <w:t xml:space="preserve">. </w:t>
      </w:r>
      <w:r w:rsidR="00916C30" w:rsidRPr="005852DC">
        <w:rPr>
          <w:sz w:val="28"/>
        </w:rPr>
        <w:br/>
      </w: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tte </w:t>
      </w:r>
      <w:r w:rsidR="00352A4A" w:rsidRPr="005852DC">
        <w:rPr>
          <w:sz w:val="28"/>
        </w:rPr>
        <w:t>die</w:t>
      </w:r>
      <w:r w:rsidRPr="005852DC">
        <w:rPr>
          <w:sz w:val="28"/>
        </w:rPr>
        <w:t xml:space="preserve"> </w:t>
      </w:r>
      <w:r w:rsidR="00352A4A" w:rsidRPr="005852DC">
        <w:rPr>
          <w:sz w:val="28"/>
        </w:rPr>
        <w:t>Fensterläden</w:t>
      </w:r>
      <w:r w:rsidR="0009585A" w:rsidRPr="005852DC">
        <w:rPr>
          <w:sz w:val="28"/>
        </w:rPr>
        <w:t xml:space="preserve"> </w:t>
      </w:r>
      <w:r w:rsidRPr="005852DC">
        <w:rPr>
          <w:sz w:val="28"/>
        </w:rPr>
        <w:t xml:space="preserve">schon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ufge</w:t>
      </w:r>
      <w:r w:rsidR="00E64E55" w:rsidRPr="005852DC">
        <w:rPr>
          <w:sz w:val="28"/>
        </w:rPr>
        <w:t>macht</w:t>
      </w:r>
      <w:r w:rsidRPr="005852DC">
        <w:rPr>
          <w:sz w:val="28"/>
        </w:rPr>
        <w:t xml:space="preserve">. </w:t>
      </w:r>
    </w:p>
    <w:p w14:paraId="358AD477" w14:textId="77777777" w:rsidR="00CD4D25" w:rsidRPr="005852DC" w:rsidRDefault="009A1BA2" w:rsidP="00CC54A8">
      <w:pPr>
        <w:spacing w:line="360" w:lineRule="auto"/>
        <w:rPr>
          <w:sz w:val="28"/>
        </w:rPr>
      </w:pPr>
      <w:r w:rsidRPr="005852DC">
        <w:rPr>
          <w:sz w:val="28"/>
        </w:rPr>
        <w:t>Die Sonne schien in d</w:t>
      </w:r>
      <w:r w:rsidR="004F53C8" w:rsidRPr="005852DC">
        <w:rPr>
          <w:sz w:val="28"/>
        </w:rPr>
        <w:t>a</w:t>
      </w:r>
      <w:r w:rsidRPr="005852DC">
        <w:rPr>
          <w:sz w:val="28"/>
        </w:rPr>
        <w:t>s Zimmer.</w:t>
      </w:r>
    </w:p>
    <w:p w14:paraId="2A05A86E" w14:textId="77777777" w:rsidR="001007E4" w:rsidRPr="005852DC" w:rsidRDefault="00CA26DA" w:rsidP="00CC54A8">
      <w:pPr>
        <w:spacing w:line="360" w:lineRule="auto"/>
        <w:rPr>
          <w:sz w:val="28"/>
        </w:rPr>
      </w:pPr>
      <w:r w:rsidRPr="005852DC">
        <w:rPr>
          <w:sz w:val="28"/>
        </w:rPr>
        <w:t>A</w:t>
      </w:r>
      <w:r w:rsidR="00AF493B" w:rsidRPr="005852DC">
        <w:rPr>
          <w:sz w:val="28"/>
        </w:rPr>
        <w:t>lle</w:t>
      </w:r>
      <w:r w:rsidR="009A1BA2" w:rsidRPr="005852DC">
        <w:rPr>
          <w:sz w:val="28"/>
        </w:rPr>
        <w:t xml:space="preserve"> gr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>uen und schw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>rzen Dinge</w:t>
      </w:r>
      <w:r w:rsidR="00D665F5" w:rsidRPr="005852DC">
        <w:rPr>
          <w:sz w:val="28"/>
        </w:rPr>
        <w:t xml:space="preserve"> </w:t>
      </w:r>
      <w:r w:rsidR="009A1BA2" w:rsidRPr="005852DC">
        <w:rPr>
          <w:sz w:val="28"/>
        </w:rPr>
        <w:t xml:space="preserve">wurden heller. </w:t>
      </w:r>
      <w:r w:rsidR="00E64E55" w:rsidRPr="005852DC">
        <w:rPr>
          <w:sz w:val="28"/>
        </w:rPr>
        <w:br/>
      </w:r>
      <w:r w:rsidR="009A1BA2" w:rsidRPr="005852DC">
        <w:rPr>
          <w:sz w:val="28"/>
        </w:rPr>
        <w:t>Im Licht der Sonne s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>h m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 xml:space="preserve">n </w:t>
      </w:r>
      <w:r w:rsidR="00AF493B" w:rsidRPr="005852DC">
        <w:rPr>
          <w:sz w:val="28"/>
        </w:rPr>
        <w:t>viel</w:t>
      </w:r>
      <w:r w:rsidR="009A1BA2" w:rsidRPr="005852DC">
        <w:rPr>
          <w:sz w:val="28"/>
        </w:rPr>
        <w:t xml:space="preserve"> St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 xml:space="preserve">ub in der Luft. </w:t>
      </w:r>
      <w:r w:rsidR="00D665F5" w:rsidRPr="005852DC">
        <w:rPr>
          <w:sz w:val="28"/>
        </w:rPr>
        <w:br/>
      </w:r>
      <w:r w:rsidR="00203ACE" w:rsidRPr="005852DC">
        <w:rPr>
          <w:sz w:val="28"/>
        </w:rPr>
        <w:t>Der St</w:t>
      </w:r>
      <w:r w:rsidR="004F53C8" w:rsidRPr="005852DC">
        <w:rPr>
          <w:sz w:val="28"/>
        </w:rPr>
        <w:t>a</w:t>
      </w:r>
      <w:r w:rsidR="00203ACE" w:rsidRPr="005852DC">
        <w:rPr>
          <w:sz w:val="28"/>
        </w:rPr>
        <w:t xml:space="preserve">ub </w:t>
      </w:r>
      <w:r w:rsidR="00374DC5" w:rsidRPr="005852DC">
        <w:rPr>
          <w:sz w:val="28"/>
        </w:rPr>
        <w:t>flog wild</w:t>
      </w:r>
      <w:r w:rsidR="00203ACE" w:rsidRPr="005852DC">
        <w:rPr>
          <w:sz w:val="28"/>
        </w:rPr>
        <w:t xml:space="preserve"> umher.</w:t>
      </w:r>
    </w:p>
    <w:p w14:paraId="52E1B388" w14:textId="77AE0881" w:rsidR="009A1BA2" w:rsidRPr="005852DC" w:rsidRDefault="00203ACE" w:rsidP="00CC54A8">
      <w:pPr>
        <w:spacing w:line="360" w:lineRule="auto"/>
        <w:rPr>
          <w:sz w:val="28"/>
        </w:rPr>
      </w:pPr>
      <w:r w:rsidRPr="005852DC">
        <w:rPr>
          <w:sz w:val="28"/>
        </w:rPr>
        <w:t>Es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h so 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us, 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ls würde </w:t>
      </w:r>
      <w:r w:rsidR="00E64E55" w:rsidRPr="005852DC">
        <w:rPr>
          <w:sz w:val="28"/>
        </w:rPr>
        <w:t xml:space="preserve">der Staub </w:t>
      </w:r>
      <w:r w:rsidR="00033E58" w:rsidRPr="005852DC">
        <w:rPr>
          <w:sz w:val="28"/>
        </w:rPr>
        <w:t>t</w:t>
      </w:r>
      <w:r w:rsidR="004F53C8" w:rsidRPr="005852DC">
        <w:rPr>
          <w:sz w:val="28"/>
        </w:rPr>
        <w:t>a</w:t>
      </w:r>
      <w:r w:rsidR="00033E58" w:rsidRPr="005852DC">
        <w:rPr>
          <w:sz w:val="28"/>
        </w:rPr>
        <w:t>nzen</w:t>
      </w:r>
      <w:r w:rsidR="00374DC5" w:rsidRPr="005852DC">
        <w:rPr>
          <w:sz w:val="28"/>
        </w:rPr>
        <w:t xml:space="preserve"> und fliegen</w:t>
      </w:r>
      <w:r w:rsidR="00033E58" w:rsidRPr="005852DC">
        <w:rPr>
          <w:sz w:val="28"/>
        </w:rPr>
        <w:t>.</w:t>
      </w:r>
    </w:p>
    <w:p w14:paraId="37B14E29" w14:textId="77777777" w:rsidR="00E64E55" w:rsidRPr="005852DC" w:rsidRDefault="009A1BA2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st</w:t>
      </w:r>
      <w:r w:rsidR="004F53C8" w:rsidRPr="005852DC">
        <w:rPr>
          <w:sz w:val="28"/>
        </w:rPr>
        <w:t>a</w:t>
      </w:r>
      <w:r w:rsidRPr="005852DC">
        <w:rPr>
          <w:sz w:val="28"/>
        </w:rPr>
        <w:t>unte und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gte: </w:t>
      </w:r>
    </w:p>
    <w:p w14:paraId="3595DAE1" w14:textId="6FC5D65B" w:rsidR="00743780" w:rsidRPr="005852DC" w:rsidRDefault="009E70D8" w:rsidP="00557C55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proofErr w:type="spellStart"/>
      <w:r w:rsidR="0009585A" w:rsidRPr="005852DC">
        <w:rPr>
          <w:sz w:val="28"/>
        </w:rPr>
        <w:t>Ooh</w:t>
      </w:r>
      <w:proofErr w:type="spellEnd"/>
      <w:r w:rsidR="0009585A" w:rsidRPr="005852DC">
        <w:rPr>
          <w:sz w:val="28"/>
        </w:rPr>
        <w:t>, ist 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 sch</w:t>
      </w:r>
      <w:r w:rsidR="00203ACE" w:rsidRPr="005852DC">
        <w:rPr>
          <w:sz w:val="28"/>
        </w:rPr>
        <w:t>ö</w:t>
      </w:r>
      <w:r w:rsidR="0009585A" w:rsidRPr="005852DC">
        <w:rPr>
          <w:sz w:val="28"/>
        </w:rPr>
        <w:t>n</w:t>
      </w:r>
      <w:r w:rsidR="009A1BA2" w:rsidRPr="005852DC">
        <w:rPr>
          <w:sz w:val="28"/>
        </w:rPr>
        <w:t xml:space="preserve">! </w:t>
      </w:r>
      <w:r w:rsidR="0009585A" w:rsidRPr="005852DC">
        <w:rPr>
          <w:sz w:val="28"/>
        </w:rPr>
        <w:t xml:space="preserve">Wo </w:t>
      </w:r>
      <w:r w:rsidR="009A1BA2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>t der St</w:t>
      </w:r>
      <w:r w:rsidR="004F53C8" w:rsidRPr="005852DC">
        <w:rPr>
          <w:sz w:val="28"/>
        </w:rPr>
        <w:t>a</w:t>
      </w:r>
      <w:r w:rsidR="009A1BA2" w:rsidRPr="005852DC">
        <w:rPr>
          <w:sz w:val="28"/>
        </w:rPr>
        <w:t xml:space="preserve">ub denn </w:t>
      </w:r>
      <w:r w:rsidR="00033E58" w:rsidRPr="005852DC">
        <w:rPr>
          <w:sz w:val="28"/>
        </w:rPr>
        <w:t>t</w:t>
      </w:r>
      <w:r w:rsidR="004F53C8" w:rsidRPr="005852DC">
        <w:rPr>
          <w:sz w:val="28"/>
        </w:rPr>
        <w:t>a</w:t>
      </w:r>
      <w:r w:rsidR="00033E58" w:rsidRPr="005852DC">
        <w:rPr>
          <w:sz w:val="28"/>
        </w:rPr>
        <w:t>nzen</w:t>
      </w:r>
      <w:r w:rsidR="00557C55" w:rsidRPr="005852DC">
        <w:rPr>
          <w:sz w:val="28"/>
        </w:rPr>
        <w:t xml:space="preserve"> </w:t>
      </w:r>
      <w:r w:rsidR="00203ACE" w:rsidRPr="005852DC">
        <w:rPr>
          <w:sz w:val="28"/>
        </w:rPr>
        <w:t xml:space="preserve">und fliegen </w:t>
      </w:r>
      <w:r w:rsidR="0009585A" w:rsidRPr="005852DC">
        <w:rPr>
          <w:sz w:val="28"/>
        </w:rPr>
        <w:t>gelernt?</w:t>
      </w:r>
      <w:r w:rsidR="00033E58" w:rsidRPr="005852DC">
        <w:rPr>
          <w:sz w:val="28"/>
        </w:rPr>
        <w:t xml:space="preserve">“  </w:t>
      </w:r>
    </w:p>
    <w:p w14:paraId="02B78F13" w14:textId="732A373C" w:rsidR="00CD4D25" w:rsidRPr="005852DC" w:rsidRDefault="00E64E55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Hase </w:t>
      </w:r>
      <w:r w:rsidR="00203ACE" w:rsidRPr="005852DC">
        <w:rPr>
          <w:sz w:val="28"/>
        </w:rPr>
        <w:t xml:space="preserve">streckte </w:t>
      </w:r>
      <w:r w:rsidR="0009585A" w:rsidRPr="005852DC">
        <w:rPr>
          <w:sz w:val="28"/>
        </w:rPr>
        <w:t xml:space="preserve">seine </w:t>
      </w:r>
      <w:r w:rsidR="00033E58" w:rsidRPr="005852DC">
        <w:rPr>
          <w:sz w:val="28"/>
        </w:rPr>
        <w:t xml:space="preserve">Pfoten </w:t>
      </w:r>
      <w:r w:rsidR="00203ACE" w:rsidRPr="005852DC">
        <w:rPr>
          <w:sz w:val="28"/>
        </w:rPr>
        <w:t>in die Luft.</w:t>
      </w:r>
    </w:p>
    <w:p w14:paraId="56F880CD" w14:textId="77777777" w:rsidR="00CD4D25" w:rsidRPr="005852DC" w:rsidRDefault="00203ACE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</w:t>
      </w:r>
      <w:r w:rsidR="0009585A" w:rsidRPr="005852DC">
        <w:rPr>
          <w:sz w:val="28"/>
        </w:rPr>
        <w:t>versuchte</w:t>
      </w:r>
      <w:r w:rsidR="00E316B9" w:rsidRPr="005852DC">
        <w:rPr>
          <w:sz w:val="28"/>
        </w:rPr>
        <w:t xml:space="preserve">, </w:t>
      </w:r>
      <w:r w:rsidR="00033E58" w:rsidRPr="005852DC">
        <w:rPr>
          <w:sz w:val="28"/>
        </w:rPr>
        <w:t>wie der St</w:t>
      </w:r>
      <w:r w:rsidR="004F53C8" w:rsidRPr="005852DC">
        <w:rPr>
          <w:sz w:val="28"/>
        </w:rPr>
        <w:t>a</w:t>
      </w:r>
      <w:r w:rsidR="00033E58" w:rsidRPr="005852DC">
        <w:rPr>
          <w:sz w:val="28"/>
        </w:rPr>
        <w:t>ub zu t</w:t>
      </w:r>
      <w:r w:rsidR="004F53C8" w:rsidRPr="005852DC">
        <w:rPr>
          <w:sz w:val="28"/>
        </w:rPr>
        <w:t>a</w:t>
      </w:r>
      <w:r w:rsidR="00033E58" w:rsidRPr="005852DC">
        <w:rPr>
          <w:sz w:val="28"/>
        </w:rPr>
        <w:t>nzen</w:t>
      </w:r>
      <w:r w:rsidR="0009585A" w:rsidRPr="005852DC">
        <w:rPr>
          <w:sz w:val="28"/>
        </w:rPr>
        <w:t>.</w:t>
      </w:r>
    </w:p>
    <w:p w14:paraId="16721B75" w14:textId="77777777" w:rsidR="00CD4D25" w:rsidRPr="005852DC" w:rsidRDefault="00E64E55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</w:t>
      </w:r>
      <w:r w:rsidR="00033E58" w:rsidRPr="005852DC">
        <w:rPr>
          <w:sz w:val="28"/>
        </w:rPr>
        <w:t>hüpfte und drehte sich</w:t>
      </w:r>
      <w:r w:rsidR="00203ACE" w:rsidRPr="005852DC">
        <w:rPr>
          <w:sz w:val="28"/>
        </w:rPr>
        <w:t>.</w:t>
      </w:r>
    </w:p>
    <w:p w14:paraId="32941FF6" w14:textId="77777777" w:rsidR="00CD4D25" w:rsidRPr="005852DC" w:rsidRDefault="00203ACE" w:rsidP="00CC54A8">
      <w:pPr>
        <w:spacing w:line="360" w:lineRule="auto"/>
        <w:rPr>
          <w:sz w:val="28"/>
        </w:rPr>
      </w:pPr>
      <w:r w:rsidRPr="005852DC">
        <w:rPr>
          <w:sz w:val="28"/>
        </w:rPr>
        <w:t>E</w:t>
      </w:r>
      <w:r w:rsidR="0009585A" w:rsidRPr="005852DC">
        <w:rPr>
          <w:sz w:val="28"/>
        </w:rPr>
        <w:t>r hob 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 linke</w:t>
      </w:r>
      <w:r w:rsidRPr="005852DC">
        <w:rPr>
          <w:sz w:val="28"/>
        </w:rPr>
        <w:t xml:space="preserve"> und d</w:t>
      </w:r>
      <w:r w:rsidR="004F53C8" w:rsidRPr="005852DC">
        <w:rPr>
          <w:sz w:val="28"/>
        </w:rPr>
        <w:t>a</w:t>
      </w:r>
      <w:r w:rsidRPr="005852DC">
        <w:rPr>
          <w:sz w:val="28"/>
        </w:rPr>
        <w:t>s rechte</w:t>
      </w:r>
      <w:r w:rsidR="0009585A" w:rsidRPr="005852DC">
        <w:rPr>
          <w:sz w:val="28"/>
        </w:rPr>
        <w:t xml:space="preserve"> Bein</w:t>
      </w:r>
      <w:r w:rsidR="00033E58" w:rsidRPr="005852DC">
        <w:rPr>
          <w:sz w:val="28"/>
        </w:rPr>
        <w:t>.</w:t>
      </w:r>
    </w:p>
    <w:p w14:paraId="779AECA4" w14:textId="77777777" w:rsidR="00CD4D25" w:rsidRPr="005852DC" w:rsidRDefault="00033E58" w:rsidP="00CC54A8">
      <w:pPr>
        <w:spacing w:line="360" w:lineRule="auto"/>
        <w:rPr>
          <w:sz w:val="28"/>
        </w:rPr>
      </w:pPr>
      <w:r w:rsidRPr="005852DC">
        <w:rPr>
          <w:sz w:val="28"/>
        </w:rPr>
        <w:t>E</w:t>
      </w:r>
      <w:r w:rsidR="0009585A" w:rsidRPr="005852DC">
        <w:rPr>
          <w:sz w:val="28"/>
        </w:rPr>
        <w:t xml:space="preserve">r schloss die </w:t>
      </w:r>
      <w:r w:rsidR="00CA26DA" w:rsidRPr="005852DC">
        <w:rPr>
          <w:sz w:val="28"/>
        </w:rPr>
        <w:t>A</w:t>
      </w:r>
      <w:r w:rsidR="0009585A" w:rsidRPr="005852DC">
        <w:rPr>
          <w:sz w:val="28"/>
        </w:rPr>
        <w:t xml:space="preserve">ugen und drehte sich </w:t>
      </w:r>
      <w:r w:rsidRPr="005852DC">
        <w:rPr>
          <w:sz w:val="28"/>
        </w:rPr>
        <w:t>i</w:t>
      </w:r>
      <w:r w:rsidR="0009585A" w:rsidRPr="005852DC">
        <w:rPr>
          <w:sz w:val="28"/>
        </w:rPr>
        <w:t>m Kreis</w:t>
      </w:r>
      <w:r w:rsidRPr="005852DC">
        <w:rPr>
          <w:sz w:val="28"/>
        </w:rPr>
        <w:t>.</w:t>
      </w:r>
    </w:p>
    <w:p w14:paraId="0D754C56" w14:textId="77777777" w:rsidR="00CD4D25" w:rsidRPr="005852DC" w:rsidRDefault="00033E58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09585A" w:rsidRPr="005852DC">
        <w:rPr>
          <w:sz w:val="28"/>
        </w:rPr>
        <w:t xml:space="preserve">ie Ohren </w:t>
      </w:r>
      <w:r w:rsidRPr="005852DC">
        <w:rPr>
          <w:sz w:val="28"/>
        </w:rPr>
        <w:t>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hen 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us wie </w:t>
      </w:r>
      <w:r w:rsidR="0009585A" w:rsidRPr="005852DC">
        <w:rPr>
          <w:sz w:val="28"/>
        </w:rPr>
        <w:t>Flügel</w:t>
      </w:r>
      <w:r w:rsidRPr="005852DC">
        <w:rPr>
          <w:sz w:val="28"/>
        </w:rPr>
        <w:t xml:space="preserve"> und drehten sich wie </w:t>
      </w:r>
      <w:r w:rsidR="00FE3151" w:rsidRPr="005852DC">
        <w:rPr>
          <w:sz w:val="28"/>
        </w:rPr>
        <w:t>ein Windr</w:t>
      </w:r>
      <w:r w:rsidR="004F53C8" w:rsidRPr="005852DC">
        <w:rPr>
          <w:sz w:val="28"/>
        </w:rPr>
        <w:t>a</w:t>
      </w:r>
      <w:r w:rsidR="00FE3151" w:rsidRPr="005852DC">
        <w:rPr>
          <w:sz w:val="28"/>
        </w:rPr>
        <w:t>d</w:t>
      </w:r>
      <w:r w:rsidRPr="005852DC">
        <w:rPr>
          <w:sz w:val="28"/>
        </w:rPr>
        <w:t>.</w:t>
      </w:r>
    </w:p>
    <w:p w14:paraId="67FE435A" w14:textId="77777777" w:rsidR="00CD4D25" w:rsidRPr="005852DC" w:rsidRDefault="00842F32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drehte sich m</w:t>
      </w:r>
      <w:r w:rsidR="004F53C8" w:rsidRPr="005852DC">
        <w:rPr>
          <w:sz w:val="28"/>
        </w:rPr>
        <w:t>a</w:t>
      </w:r>
      <w:r w:rsidRPr="005852DC">
        <w:rPr>
          <w:sz w:val="28"/>
        </w:rPr>
        <w:t>l hierhin, m</w:t>
      </w:r>
      <w:r w:rsidR="004F53C8" w:rsidRPr="005852DC">
        <w:rPr>
          <w:sz w:val="28"/>
        </w:rPr>
        <w:t>a</w:t>
      </w:r>
      <w:r w:rsidRPr="005852DC">
        <w:rPr>
          <w:sz w:val="28"/>
        </w:rPr>
        <w:t>l dorthin.</w:t>
      </w:r>
    </w:p>
    <w:p w14:paraId="38340B12" w14:textId="13BD629D" w:rsidR="00831F0F" w:rsidRPr="005852DC" w:rsidRDefault="00842F32" w:rsidP="00CC54A8">
      <w:pPr>
        <w:spacing w:line="360" w:lineRule="auto"/>
        <w:rPr>
          <w:sz w:val="28"/>
        </w:rPr>
      </w:pPr>
      <w:r w:rsidRPr="005852DC">
        <w:rPr>
          <w:sz w:val="28"/>
        </w:rPr>
        <w:t>Er freute sich und l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chte. </w:t>
      </w:r>
    </w:p>
    <w:p w14:paraId="3F998635" w14:textId="77777777" w:rsidR="00FE3151" w:rsidRPr="005852DC" w:rsidRDefault="00831F0F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kleine Hase </w:t>
      </w:r>
      <w:r w:rsidR="00842F32" w:rsidRPr="005852DC">
        <w:rPr>
          <w:sz w:val="28"/>
        </w:rPr>
        <w:t xml:space="preserve">drehte so fest, </w:t>
      </w:r>
      <w:r w:rsidRPr="005852DC">
        <w:rPr>
          <w:sz w:val="28"/>
        </w:rPr>
        <w:t>bis</w:t>
      </w:r>
      <w:r w:rsidR="00842F32" w:rsidRPr="005852DC">
        <w:rPr>
          <w:sz w:val="28"/>
        </w:rPr>
        <w:t xml:space="preserve"> er </w:t>
      </w:r>
      <w:r w:rsidR="004F53C8" w:rsidRPr="005852DC">
        <w:rPr>
          <w:sz w:val="28"/>
        </w:rPr>
        <w:t>a</w:t>
      </w:r>
      <w:r w:rsidR="00842F32" w:rsidRPr="005852DC">
        <w:rPr>
          <w:sz w:val="28"/>
        </w:rPr>
        <w:t xml:space="preserve">uf den Boden fiel. </w:t>
      </w:r>
    </w:p>
    <w:p w14:paraId="7FBE82D4" w14:textId="77777777" w:rsidR="00CD4D25" w:rsidRPr="005852DC" w:rsidRDefault="00FE3151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 xml:space="preserve">Er öffnete vor </w:t>
      </w:r>
      <w:r w:rsidR="0009585A" w:rsidRPr="005852DC">
        <w:rPr>
          <w:sz w:val="28"/>
        </w:rPr>
        <w:t xml:space="preserve">Schreck die </w:t>
      </w:r>
      <w:r w:rsidR="00CA26DA" w:rsidRPr="005852DC">
        <w:rPr>
          <w:sz w:val="28"/>
        </w:rPr>
        <w:t>A</w:t>
      </w:r>
      <w:r w:rsidR="0009585A" w:rsidRPr="005852DC">
        <w:rPr>
          <w:sz w:val="28"/>
        </w:rPr>
        <w:t>uge</w:t>
      </w:r>
      <w:r w:rsidRPr="005852DC">
        <w:rPr>
          <w:sz w:val="28"/>
        </w:rPr>
        <w:t>n.</w:t>
      </w:r>
    </w:p>
    <w:p w14:paraId="4AAE0E94" w14:textId="637CD6C2" w:rsidR="002367B4" w:rsidRPr="005852DC" w:rsidRDefault="00FE3151" w:rsidP="00CC54A8">
      <w:pPr>
        <w:spacing w:line="360" w:lineRule="auto"/>
        <w:rPr>
          <w:sz w:val="28"/>
        </w:rPr>
      </w:pPr>
      <w:r w:rsidRPr="005852DC">
        <w:rPr>
          <w:sz w:val="28"/>
        </w:rPr>
        <w:t>Er l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 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m Boden vor </w:t>
      </w:r>
      <w:proofErr w:type="spellStart"/>
      <w:r w:rsidR="00842F32" w:rsidRPr="005852DC">
        <w:rPr>
          <w:sz w:val="28"/>
        </w:rPr>
        <w:t>Kotzmotz</w:t>
      </w:r>
      <w:proofErr w:type="spellEnd"/>
      <w:r w:rsidR="00842F32" w:rsidRPr="005852DC">
        <w:rPr>
          <w:sz w:val="28"/>
        </w:rPr>
        <w:t xml:space="preserve">. </w:t>
      </w:r>
    </w:p>
    <w:p w14:paraId="3F09136E" w14:textId="4747B362" w:rsidR="002367B4" w:rsidRPr="005852DC" w:rsidRDefault="00D077A8" w:rsidP="00CC54A8">
      <w:pPr>
        <w:spacing w:line="360" w:lineRule="auto"/>
        <w:rPr>
          <w:sz w:val="28"/>
        </w:rPr>
      </w:pPr>
      <w:r w:rsidRPr="005852DC">
        <w:rPr>
          <w:sz w:val="28"/>
        </w:rPr>
        <w:t>Ohne es zu wollen, ist d</w:t>
      </w:r>
      <w:r w:rsidR="00842F32" w:rsidRPr="005852DC">
        <w:rPr>
          <w:sz w:val="28"/>
        </w:rPr>
        <w:t>er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über den </w:t>
      </w:r>
      <w:r w:rsidR="0009585A" w:rsidRPr="005852DC">
        <w:rPr>
          <w:sz w:val="28"/>
        </w:rPr>
        <w:t>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ntel </w:t>
      </w:r>
      <w:r w:rsidRPr="005852DC">
        <w:rPr>
          <w:sz w:val="28"/>
        </w:rPr>
        <w:t xml:space="preserve">von </w:t>
      </w:r>
      <w:r w:rsidR="009E70D8" w:rsidRPr="005852DC">
        <w:rPr>
          <w:sz w:val="28"/>
        </w:rPr>
        <w:br/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</w:t>
      </w:r>
      <w:r w:rsidR="0009585A" w:rsidRPr="005852DC">
        <w:rPr>
          <w:sz w:val="28"/>
        </w:rPr>
        <w:t>ge</w:t>
      </w:r>
      <w:r w:rsidRPr="005852DC">
        <w:rPr>
          <w:sz w:val="28"/>
        </w:rPr>
        <w:t>stolpert.</w:t>
      </w:r>
      <w:r w:rsidR="00071736" w:rsidRPr="005852DC">
        <w:rPr>
          <w:sz w:val="28"/>
        </w:rPr>
        <w:t xml:space="preserve"> </w:t>
      </w:r>
      <w:r w:rsidR="00071736" w:rsidRPr="005852DC">
        <w:rPr>
          <w:sz w:val="28"/>
        </w:rPr>
        <w:br/>
      </w:r>
      <w:r w:rsidR="009E70D8" w:rsidRPr="005852DC">
        <w:rPr>
          <w:sz w:val="28"/>
        </w:rPr>
        <w:t>„</w:t>
      </w:r>
      <w:proofErr w:type="spellStart"/>
      <w:r w:rsidR="0009585A" w:rsidRPr="005852DC">
        <w:rPr>
          <w:sz w:val="28"/>
        </w:rPr>
        <w:t>Ooooh</w:t>
      </w:r>
      <w:proofErr w:type="spellEnd"/>
      <w:r w:rsidR="009E70D8" w:rsidRPr="005852DC">
        <w:rPr>
          <w:sz w:val="28"/>
        </w:rPr>
        <w:t>“</w:t>
      </w:r>
      <w:r w:rsidR="0009585A" w:rsidRPr="005852DC">
        <w:rPr>
          <w:sz w:val="28"/>
        </w:rPr>
        <w:t xml:space="preserve">, wollte der </w:t>
      </w:r>
      <w:r w:rsidRPr="005852DC">
        <w:rPr>
          <w:sz w:val="28"/>
        </w:rPr>
        <w:t xml:space="preserve">struppige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se 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gen</w:t>
      </w:r>
      <w:r w:rsidRPr="005852DC">
        <w:rPr>
          <w:sz w:val="28"/>
        </w:rPr>
        <w:t xml:space="preserve">. </w:t>
      </w:r>
    </w:p>
    <w:p w14:paraId="5A3B3142" w14:textId="77777777" w:rsidR="00CD4D25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>Aber</w:t>
      </w:r>
      <w:r w:rsidR="00D077A8" w:rsidRPr="005852DC">
        <w:rPr>
          <w:sz w:val="28"/>
        </w:rPr>
        <w:t xml:space="preserve"> </w:t>
      </w:r>
      <w:proofErr w:type="spellStart"/>
      <w:r w:rsidR="00D077A8" w:rsidRPr="005852DC">
        <w:rPr>
          <w:sz w:val="28"/>
        </w:rPr>
        <w:t>Kotzmotz</w:t>
      </w:r>
      <w:proofErr w:type="spellEnd"/>
      <w:r w:rsidR="00D077A8" w:rsidRPr="005852DC">
        <w:rPr>
          <w:sz w:val="28"/>
        </w:rPr>
        <w:t xml:space="preserve"> </w:t>
      </w:r>
      <w:r w:rsidRPr="005852DC">
        <w:rPr>
          <w:sz w:val="28"/>
        </w:rPr>
        <w:t xml:space="preserve">packte </w:t>
      </w:r>
      <w:r w:rsidR="00FE3151" w:rsidRPr="005852DC">
        <w:rPr>
          <w:sz w:val="28"/>
        </w:rPr>
        <w:t xml:space="preserve">den </w:t>
      </w:r>
      <w:r w:rsidR="00D077A8" w:rsidRPr="005852DC">
        <w:rPr>
          <w:sz w:val="28"/>
        </w:rPr>
        <w:t>kleinen H</w:t>
      </w:r>
      <w:r w:rsidR="004F53C8" w:rsidRPr="005852DC">
        <w:rPr>
          <w:sz w:val="28"/>
        </w:rPr>
        <w:t>a</w:t>
      </w:r>
      <w:r w:rsidR="00D077A8" w:rsidRPr="005852DC">
        <w:rPr>
          <w:sz w:val="28"/>
        </w:rPr>
        <w:t>sen</w:t>
      </w:r>
      <w:r w:rsidR="00FE3151" w:rsidRPr="005852DC">
        <w:rPr>
          <w:sz w:val="28"/>
        </w:rPr>
        <w:t xml:space="preserve"> </w:t>
      </w:r>
      <w:r w:rsidR="004F53C8" w:rsidRPr="005852DC">
        <w:rPr>
          <w:sz w:val="28"/>
        </w:rPr>
        <w:t>a</w:t>
      </w:r>
      <w:r w:rsidR="00FE3151" w:rsidRPr="005852DC">
        <w:rPr>
          <w:sz w:val="28"/>
        </w:rPr>
        <w:t>m Fell</w:t>
      </w:r>
      <w:r w:rsidR="00D077A8" w:rsidRPr="005852DC">
        <w:rPr>
          <w:sz w:val="28"/>
        </w:rPr>
        <w:t>.</w:t>
      </w:r>
    </w:p>
    <w:p w14:paraId="2BDDAA10" w14:textId="77777777" w:rsidR="00CD4D25" w:rsidRPr="005852DC" w:rsidRDefault="00D077A8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</w:t>
      </w:r>
      <w:r w:rsidR="0009585A" w:rsidRPr="005852DC">
        <w:rPr>
          <w:sz w:val="28"/>
        </w:rPr>
        <w:t>schüttelte ihn hin un</w:t>
      </w:r>
      <w:r w:rsidR="00071736" w:rsidRPr="005852DC">
        <w:rPr>
          <w:sz w:val="28"/>
        </w:rPr>
        <w:t xml:space="preserve">d </w:t>
      </w:r>
      <w:r w:rsidR="0009585A" w:rsidRPr="005852DC">
        <w:rPr>
          <w:sz w:val="28"/>
        </w:rPr>
        <w:t>her.</w:t>
      </w:r>
    </w:p>
    <w:p w14:paraId="71D1EFAB" w14:textId="77777777" w:rsidR="00CD4D25" w:rsidRPr="005852DC" w:rsidRDefault="00265B65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l</w:t>
      </w:r>
      <w:r w:rsidR="004F53C8" w:rsidRPr="005852DC">
        <w:rPr>
          <w:sz w:val="28"/>
        </w:rPr>
        <w:t>a</w:t>
      </w:r>
      <w:r w:rsidRPr="005852DC">
        <w:rPr>
          <w:sz w:val="28"/>
        </w:rPr>
        <w:t>chte und z</w:t>
      </w:r>
      <w:r w:rsidR="004F53C8" w:rsidRPr="005852DC">
        <w:rPr>
          <w:sz w:val="28"/>
        </w:rPr>
        <w:t>a</w:t>
      </w:r>
      <w:r w:rsidRPr="005852DC">
        <w:rPr>
          <w:sz w:val="28"/>
        </w:rPr>
        <w:t>ppelte mit den vier Pfoten.</w:t>
      </w:r>
    </w:p>
    <w:p w14:paraId="1DE45461" w14:textId="77777777" w:rsidR="00D665F5" w:rsidRPr="005852DC" w:rsidRDefault="00D665F5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sagte: </w:t>
      </w:r>
      <w:r w:rsidR="009E70D8" w:rsidRPr="005852DC">
        <w:rPr>
          <w:sz w:val="28"/>
        </w:rPr>
        <w:t>„</w:t>
      </w:r>
      <w:r w:rsidR="0009585A" w:rsidRPr="005852DC">
        <w:rPr>
          <w:sz w:val="28"/>
        </w:rPr>
        <w:t>Mehr, mehr!</w:t>
      </w:r>
      <w:r w:rsidR="00265B65" w:rsidRPr="005852DC">
        <w:rPr>
          <w:sz w:val="28"/>
        </w:rPr>
        <w:t xml:space="preserve"> Ich fliege!“</w:t>
      </w:r>
    </w:p>
    <w:p w14:paraId="5B85DE62" w14:textId="77777777" w:rsidR="00CD4D25" w:rsidRPr="005852DC" w:rsidRDefault="00265B65" w:rsidP="00CC54A8">
      <w:pPr>
        <w:spacing w:line="360" w:lineRule="auto"/>
        <w:rPr>
          <w:sz w:val="28"/>
        </w:rPr>
      </w:pPr>
      <w:r w:rsidRPr="005852DC">
        <w:rPr>
          <w:sz w:val="28"/>
        </w:rPr>
        <w:t>Doch d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nn flog </w:t>
      </w:r>
      <w:r w:rsidR="00831F0F" w:rsidRPr="005852DC">
        <w:rPr>
          <w:sz w:val="28"/>
        </w:rPr>
        <w:t xml:space="preserve">der Hase </w:t>
      </w:r>
      <w:r w:rsidRPr="005852DC">
        <w:rPr>
          <w:sz w:val="28"/>
        </w:rPr>
        <w:t>mit einem h</w:t>
      </w:r>
      <w:r w:rsidR="004F53C8" w:rsidRPr="005852DC">
        <w:rPr>
          <w:sz w:val="28"/>
        </w:rPr>
        <w:t>a</w:t>
      </w:r>
      <w:r w:rsidRPr="005852DC">
        <w:rPr>
          <w:sz w:val="28"/>
        </w:rPr>
        <w:t>rten Kn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ll </w:t>
      </w:r>
      <w:r w:rsidR="004F53C8" w:rsidRPr="005852DC">
        <w:rPr>
          <w:sz w:val="28"/>
        </w:rPr>
        <w:t>a</w:t>
      </w:r>
      <w:r w:rsidRPr="005852DC">
        <w:rPr>
          <w:sz w:val="28"/>
        </w:rPr>
        <w:t>uf den Boden.</w:t>
      </w:r>
    </w:p>
    <w:p w14:paraId="39B14AF1" w14:textId="77777777" w:rsidR="00CD4D25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Hier </w:t>
      </w:r>
      <w:r w:rsidR="00265B65" w:rsidRPr="005852DC">
        <w:rPr>
          <w:sz w:val="28"/>
        </w:rPr>
        <w:t>l</w:t>
      </w:r>
      <w:r w:rsidR="004F53C8" w:rsidRPr="005852DC">
        <w:rPr>
          <w:sz w:val="28"/>
        </w:rPr>
        <w:t>a</w:t>
      </w:r>
      <w:r w:rsidR="00265B65" w:rsidRPr="005852DC">
        <w:rPr>
          <w:sz w:val="28"/>
        </w:rPr>
        <w:t>g der H</w:t>
      </w:r>
      <w:r w:rsidR="004F53C8" w:rsidRPr="005852DC">
        <w:rPr>
          <w:sz w:val="28"/>
        </w:rPr>
        <w:t>a</w:t>
      </w:r>
      <w:r w:rsidR="00265B65" w:rsidRPr="005852DC">
        <w:rPr>
          <w:sz w:val="28"/>
        </w:rPr>
        <w:t>se</w:t>
      </w:r>
      <w:r w:rsidR="00377EF6" w:rsidRPr="005852DC">
        <w:rPr>
          <w:sz w:val="28"/>
        </w:rPr>
        <w:t xml:space="preserve"> </w:t>
      </w:r>
      <w:r w:rsidR="004F53C8" w:rsidRPr="005852DC">
        <w:rPr>
          <w:sz w:val="28"/>
        </w:rPr>
        <w:t>a</w:t>
      </w:r>
      <w:r w:rsidR="00377EF6" w:rsidRPr="005852DC">
        <w:rPr>
          <w:sz w:val="28"/>
        </w:rPr>
        <w:t>m Boden in der Küche.</w:t>
      </w:r>
    </w:p>
    <w:p w14:paraId="71ADB590" w14:textId="7C8E203D" w:rsidR="00743780" w:rsidRPr="005852DC" w:rsidRDefault="00377EF6" w:rsidP="00557C55">
      <w:pPr>
        <w:spacing w:line="360" w:lineRule="auto"/>
        <w:rPr>
          <w:sz w:val="28"/>
        </w:rPr>
      </w:pPr>
      <w:r w:rsidRPr="005852DC">
        <w:rPr>
          <w:sz w:val="28"/>
        </w:rPr>
        <w:t>Um ihn herum St</w:t>
      </w:r>
      <w:r w:rsidR="004F53C8" w:rsidRPr="005852DC">
        <w:rPr>
          <w:sz w:val="28"/>
        </w:rPr>
        <w:t>a</w:t>
      </w:r>
      <w:r w:rsidRPr="005852DC">
        <w:rPr>
          <w:sz w:val="28"/>
        </w:rPr>
        <w:t>ub und</w:t>
      </w:r>
      <w:r w:rsidR="00831F0F" w:rsidRPr="005852DC">
        <w:rPr>
          <w:sz w:val="28"/>
        </w:rPr>
        <w:t xml:space="preserve"> </w:t>
      </w:r>
      <w:r w:rsidR="00E64E55" w:rsidRPr="005852DC">
        <w:rPr>
          <w:sz w:val="28"/>
        </w:rPr>
        <w:t xml:space="preserve">das </w:t>
      </w:r>
      <w:r w:rsidRPr="005852DC">
        <w:rPr>
          <w:sz w:val="28"/>
        </w:rPr>
        <w:t xml:space="preserve">Konfetti </w:t>
      </w:r>
      <w:proofErr w:type="gramStart"/>
      <w:r w:rsidR="00265B65" w:rsidRPr="005852DC">
        <w:rPr>
          <w:sz w:val="28"/>
        </w:rPr>
        <w:t>von dem Z</w:t>
      </w:r>
      <w:r w:rsidR="004F53C8" w:rsidRPr="005852DC">
        <w:rPr>
          <w:sz w:val="28"/>
        </w:rPr>
        <w:t>a</w:t>
      </w:r>
      <w:r w:rsidR="00265B65" w:rsidRPr="005852DC">
        <w:rPr>
          <w:sz w:val="28"/>
        </w:rPr>
        <w:t>uberbuch</w:t>
      </w:r>
      <w:proofErr w:type="gramEnd"/>
      <w:r w:rsidR="00265B65" w:rsidRPr="005852DC">
        <w:rPr>
          <w:sz w:val="28"/>
        </w:rPr>
        <w:t xml:space="preserve">. </w:t>
      </w:r>
    </w:p>
    <w:p w14:paraId="043D6B3A" w14:textId="081390FC" w:rsidR="00CD4D25" w:rsidRPr="005852DC" w:rsidRDefault="007D2FC7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rieb seinen Popo und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gte: </w:t>
      </w:r>
      <w:r w:rsidR="004D30A7" w:rsidRPr="005852DC">
        <w:rPr>
          <w:sz w:val="28"/>
        </w:rPr>
        <w:br/>
      </w:r>
      <w:r w:rsidRPr="005852DC">
        <w:rPr>
          <w:sz w:val="28"/>
        </w:rPr>
        <w:t>„</w:t>
      </w:r>
      <w:r w:rsidR="00CA26DA" w:rsidRPr="005852DC">
        <w:rPr>
          <w:sz w:val="28"/>
        </w:rPr>
        <w:t>A</w:t>
      </w:r>
      <w:r w:rsidRPr="005852DC">
        <w:rPr>
          <w:sz w:val="28"/>
        </w:rPr>
        <w:t xml:space="preserve">u! </w:t>
      </w:r>
      <w:r w:rsidR="0009585A" w:rsidRPr="005852DC">
        <w:rPr>
          <w:sz w:val="28"/>
        </w:rPr>
        <w:t xml:space="preserve">Du musst </w:t>
      </w:r>
      <w:r w:rsidRPr="005852DC">
        <w:rPr>
          <w:sz w:val="28"/>
        </w:rPr>
        <w:t>s</w:t>
      </w:r>
      <w:r w:rsidR="004F53C8" w:rsidRPr="005852DC">
        <w:rPr>
          <w:sz w:val="28"/>
        </w:rPr>
        <w:t>a</w:t>
      </w:r>
      <w:r w:rsidRPr="005852DC">
        <w:rPr>
          <w:sz w:val="28"/>
        </w:rPr>
        <w:t>gen, wenn du mich f</w:t>
      </w:r>
      <w:r w:rsidR="004F53C8" w:rsidRPr="005852DC">
        <w:rPr>
          <w:sz w:val="28"/>
        </w:rPr>
        <w:t>a</w:t>
      </w:r>
      <w:r w:rsidRPr="005852DC">
        <w:rPr>
          <w:sz w:val="28"/>
        </w:rPr>
        <w:t>llen lässt!</w:t>
      </w:r>
    </w:p>
    <w:p w14:paraId="1FA3C749" w14:textId="7377BFB7" w:rsidR="00B933AD" w:rsidRPr="005852DC" w:rsidRDefault="007D2FC7" w:rsidP="00CC54A8">
      <w:pPr>
        <w:spacing w:line="360" w:lineRule="auto"/>
        <w:rPr>
          <w:sz w:val="28"/>
        </w:rPr>
      </w:pPr>
      <w:r w:rsidRPr="005852DC">
        <w:rPr>
          <w:sz w:val="28"/>
        </w:rPr>
        <w:t>S</w:t>
      </w:r>
      <w:r w:rsidR="0009585A" w:rsidRPr="005852DC">
        <w:rPr>
          <w:sz w:val="28"/>
        </w:rPr>
        <w:t>onst k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nn ich nicht richtig 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nden. Wir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chen es noch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l. </w:t>
      </w:r>
      <w:r w:rsidR="00071736" w:rsidRPr="005852DC">
        <w:rPr>
          <w:sz w:val="28"/>
        </w:rPr>
        <w:br/>
      </w:r>
      <w:r w:rsidR="0009585A" w:rsidRPr="005852DC">
        <w:rPr>
          <w:sz w:val="28"/>
        </w:rPr>
        <w:t>Du lernst 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 schon!</w:t>
      </w:r>
      <w:r w:rsidR="009E70D8" w:rsidRPr="005852DC">
        <w:rPr>
          <w:sz w:val="28"/>
        </w:rPr>
        <w:t>“</w:t>
      </w:r>
      <w:r w:rsidRPr="005852DC">
        <w:rPr>
          <w:sz w:val="28"/>
        </w:rPr>
        <w:t xml:space="preserve"> </w:t>
      </w:r>
    </w:p>
    <w:p w14:paraId="6920F2F7" w14:textId="77777777" w:rsidR="00CD4D25" w:rsidRPr="005852DC" w:rsidRDefault="007D2FC7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</w:t>
      </w:r>
      <w:r w:rsidR="0009585A" w:rsidRPr="005852DC">
        <w:rPr>
          <w:sz w:val="28"/>
        </w:rPr>
        <w:t xml:space="preserve">kletterte </w:t>
      </w:r>
      <w:r w:rsidRPr="005852DC">
        <w:rPr>
          <w:sz w:val="28"/>
        </w:rPr>
        <w:t xml:space="preserve">schnell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 dem Sessel hoch</w:t>
      </w:r>
      <w:r w:rsidRPr="005852DC">
        <w:rPr>
          <w:sz w:val="28"/>
        </w:rPr>
        <w:t>.</w:t>
      </w:r>
    </w:p>
    <w:p w14:paraId="3015D775" w14:textId="77777777" w:rsidR="00CD4D25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Von dort kletterte er </w:t>
      </w:r>
      <w:r w:rsidR="004F53C8" w:rsidRPr="005852DC">
        <w:rPr>
          <w:sz w:val="28"/>
        </w:rPr>
        <w:t>a</w:t>
      </w:r>
      <w:r w:rsidRPr="005852DC">
        <w:rPr>
          <w:sz w:val="28"/>
        </w:rPr>
        <w:t>uf den M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ntel von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>.</w:t>
      </w:r>
    </w:p>
    <w:p w14:paraId="50F7624B" w14:textId="77777777" w:rsidR="00831F0F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sch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ute </w:t>
      </w:r>
      <w:r w:rsidR="00E612F5" w:rsidRPr="005852DC">
        <w:rPr>
          <w:sz w:val="28"/>
        </w:rPr>
        <w:t>n</w:t>
      </w:r>
      <w:r w:rsidR="004F53C8" w:rsidRPr="005852DC">
        <w:rPr>
          <w:sz w:val="28"/>
        </w:rPr>
        <w:t>a</w:t>
      </w:r>
      <w:r w:rsidR="00E612F5" w:rsidRPr="005852DC">
        <w:rPr>
          <w:sz w:val="28"/>
        </w:rPr>
        <w:t xml:space="preserve">ch oben </w:t>
      </w:r>
      <w:r w:rsidRPr="005852DC">
        <w:rPr>
          <w:sz w:val="28"/>
        </w:rPr>
        <w:t>und wollte s</w:t>
      </w:r>
      <w:r w:rsidR="004F53C8" w:rsidRPr="005852DC">
        <w:rPr>
          <w:sz w:val="28"/>
        </w:rPr>
        <w:t>a</w:t>
      </w:r>
      <w:r w:rsidRPr="005852DC">
        <w:rPr>
          <w:sz w:val="28"/>
        </w:rPr>
        <w:t>gen</w:t>
      </w:r>
      <w:r w:rsidR="004D30A7" w:rsidRPr="005852DC">
        <w:rPr>
          <w:sz w:val="28"/>
        </w:rPr>
        <w:t xml:space="preserve">: </w:t>
      </w:r>
      <w:r w:rsidR="00DF6761" w:rsidRPr="005852DC">
        <w:rPr>
          <w:sz w:val="28"/>
        </w:rPr>
        <w:t>„</w:t>
      </w:r>
      <w:r w:rsidR="0009585A" w:rsidRPr="005852DC">
        <w:rPr>
          <w:sz w:val="28"/>
        </w:rPr>
        <w:t>Los, f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ng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n!</w:t>
      </w:r>
      <w:r w:rsidR="009E70D8" w:rsidRPr="005852DC">
        <w:rPr>
          <w:sz w:val="28"/>
        </w:rPr>
        <w:t>“</w:t>
      </w:r>
    </w:p>
    <w:p w14:paraId="5B0C9C70" w14:textId="082E9D9F" w:rsidR="00831F0F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>Aber</w:t>
      </w:r>
      <w:r w:rsidR="008D3790" w:rsidRPr="005852DC">
        <w:rPr>
          <w:sz w:val="28"/>
        </w:rPr>
        <w:t xml:space="preserve"> der H</w:t>
      </w:r>
      <w:r w:rsidR="004F53C8" w:rsidRPr="005852DC">
        <w:rPr>
          <w:sz w:val="28"/>
        </w:rPr>
        <w:t>a</w:t>
      </w:r>
      <w:r w:rsidR="008D3790" w:rsidRPr="005852DC">
        <w:rPr>
          <w:sz w:val="28"/>
        </w:rPr>
        <w:t>se</w:t>
      </w:r>
      <w:r w:rsidRPr="005852DC">
        <w:rPr>
          <w:sz w:val="28"/>
        </w:rPr>
        <w:t xml:space="preserve"> sah</w:t>
      </w:r>
      <w:r w:rsidR="008D3790" w:rsidRPr="005852DC">
        <w:rPr>
          <w:sz w:val="28"/>
        </w:rPr>
        <w:t xml:space="preserve"> die wütenden </w:t>
      </w:r>
      <w:r w:rsidR="00CA26DA" w:rsidRPr="005852DC">
        <w:rPr>
          <w:sz w:val="28"/>
        </w:rPr>
        <w:t>A</w:t>
      </w:r>
      <w:r w:rsidR="008D3790" w:rsidRPr="005852DC">
        <w:rPr>
          <w:sz w:val="28"/>
        </w:rPr>
        <w:t xml:space="preserve">ugen </w:t>
      </w:r>
      <w:r w:rsidR="00E612F5" w:rsidRPr="005852DC">
        <w:rPr>
          <w:sz w:val="28"/>
        </w:rPr>
        <w:t xml:space="preserve">von </w:t>
      </w:r>
      <w:proofErr w:type="spellStart"/>
      <w:r w:rsidR="00E612F5" w:rsidRPr="005852DC">
        <w:rPr>
          <w:sz w:val="28"/>
        </w:rPr>
        <w:t>Kotzmotz</w:t>
      </w:r>
      <w:proofErr w:type="spellEnd"/>
      <w:r w:rsidR="008D3790" w:rsidRPr="005852DC">
        <w:rPr>
          <w:sz w:val="28"/>
        </w:rPr>
        <w:t>.</w:t>
      </w:r>
    </w:p>
    <w:p w14:paraId="0DDA5520" w14:textId="77777777" w:rsidR="00CD4D25" w:rsidRPr="005852DC" w:rsidRDefault="009E70D8" w:rsidP="00CC54A8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proofErr w:type="spellStart"/>
      <w:r w:rsidR="0009585A" w:rsidRPr="005852DC">
        <w:rPr>
          <w:sz w:val="28"/>
        </w:rPr>
        <w:t>Oooh</w:t>
      </w:r>
      <w:proofErr w:type="spellEnd"/>
      <w:r w:rsidRPr="005852DC">
        <w:rPr>
          <w:sz w:val="28"/>
        </w:rPr>
        <w:t>“</w:t>
      </w:r>
      <w:r w:rsidR="0009585A" w:rsidRPr="005852DC">
        <w:rPr>
          <w:sz w:val="28"/>
        </w:rPr>
        <w:t>, 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gte der </w:t>
      </w:r>
      <w:r w:rsidR="008D3790" w:rsidRPr="005852DC">
        <w:rPr>
          <w:sz w:val="28"/>
        </w:rPr>
        <w:t xml:space="preserve">struppige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se</w:t>
      </w:r>
      <w:r w:rsidR="008D3790" w:rsidRPr="005852DC">
        <w:rPr>
          <w:sz w:val="28"/>
        </w:rPr>
        <w:t>.</w:t>
      </w:r>
    </w:p>
    <w:p w14:paraId="0C005756" w14:textId="7F61969A" w:rsidR="00E316B9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runzelte die Stirn. </w:t>
      </w:r>
      <w:r w:rsidR="00071736" w:rsidRPr="005852DC">
        <w:rPr>
          <w:sz w:val="28"/>
        </w:rPr>
        <w:br/>
      </w:r>
      <w:r w:rsidR="009E70D8" w:rsidRPr="005852DC">
        <w:rPr>
          <w:sz w:val="28"/>
        </w:rPr>
        <w:t>„</w:t>
      </w:r>
      <w:r w:rsidRPr="005852DC">
        <w:rPr>
          <w:sz w:val="28"/>
        </w:rPr>
        <w:t xml:space="preserve">Ich </w:t>
      </w:r>
      <w:r w:rsidR="0009585A" w:rsidRPr="005852DC">
        <w:rPr>
          <w:sz w:val="28"/>
        </w:rPr>
        <w:t>merke ger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de,</w:t>
      </w:r>
      <w:r w:rsidR="00071736" w:rsidRPr="005852DC">
        <w:rPr>
          <w:sz w:val="28"/>
        </w:rPr>
        <w:t xml:space="preserve"> </w:t>
      </w:r>
      <w:r w:rsidR="0009585A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ss es dir 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 keinen </w:t>
      </w:r>
      <w:proofErr w:type="spellStart"/>
      <w:r w:rsidR="0009585A" w:rsidRPr="005852DC">
        <w:rPr>
          <w:sz w:val="28"/>
        </w:rPr>
        <w:t>Sp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ss</w:t>
      </w:r>
      <w:proofErr w:type="spellEnd"/>
      <w:r w:rsidR="0009585A" w:rsidRPr="005852DC">
        <w:rPr>
          <w:sz w:val="28"/>
        </w:rPr>
        <w:t xml:space="preserve">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cht. 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 tut mir leid!</w:t>
      </w:r>
      <w:r w:rsidR="009E70D8" w:rsidRPr="005852DC">
        <w:rPr>
          <w:sz w:val="28"/>
        </w:rPr>
        <w:t>“</w:t>
      </w:r>
      <w:r w:rsidR="00D665F5" w:rsidRPr="005852DC">
        <w:rPr>
          <w:sz w:val="28"/>
        </w:rPr>
        <w:t xml:space="preserve"> </w:t>
      </w:r>
    </w:p>
    <w:p w14:paraId="584ACE14" w14:textId="5DDB9AD6" w:rsidR="00916C30" w:rsidRPr="005852DC" w:rsidRDefault="00E316B9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Hase </w:t>
      </w:r>
      <w:r w:rsidR="0009585A" w:rsidRPr="005852DC">
        <w:rPr>
          <w:sz w:val="28"/>
        </w:rPr>
        <w:t xml:space="preserve">kletterte ein </w:t>
      </w:r>
      <w:r w:rsidR="008D3790" w:rsidRPr="005852DC">
        <w:rPr>
          <w:sz w:val="28"/>
        </w:rPr>
        <w:t xml:space="preserve">wenig </w:t>
      </w:r>
      <w:r w:rsidR="0009585A" w:rsidRPr="005852DC">
        <w:rPr>
          <w:sz w:val="28"/>
        </w:rPr>
        <w:t>höher.</w:t>
      </w:r>
    </w:p>
    <w:p w14:paraId="48D0C462" w14:textId="77777777" w:rsidR="00050E4E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gte: </w:t>
      </w:r>
    </w:p>
    <w:p w14:paraId="0C0ACBC1" w14:textId="5FD187C1" w:rsidR="00CD4D25" w:rsidRPr="005852DC" w:rsidRDefault="009E70D8" w:rsidP="00CC54A8">
      <w:pPr>
        <w:spacing w:line="360" w:lineRule="auto"/>
        <w:rPr>
          <w:sz w:val="28"/>
        </w:rPr>
      </w:pPr>
      <w:r w:rsidRPr="005852DC">
        <w:rPr>
          <w:sz w:val="28"/>
        </w:rPr>
        <w:t>„D</w:t>
      </w:r>
      <w:r w:rsidR="007C1D3F" w:rsidRPr="005852DC">
        <w:rPr>
          <w:sz w:val="28"/>
        </w:rPr>
        <w:t xml:space="preserve">ieses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us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cht </w:t>
      </w:r>
      <w:r w:rsidR="008D3790" w:rsidRPr="005852DC">
        <w:rPr>
          <w:sz w:val="28"/>
        </w:rPr>
        <w:t xml:space="preserve">dich </w:t>
      </w:r>
      <w:r w:rsidR="0009585A" w:rsidRPr="005852DC">
        <w:rPr>
          <w:sz w:val="28"/>
        </w:rPr>
        <w:t>wütend oder tr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urig oder</w:t>
      </w:r>
      <w:r w:rsidR="00557C55" w:rsidRPr="005852DC">
        <w:rPr>
          <w:sz w:val="28"/>
        </w:rPr>
        <w:t xml:space="preserve"> </w:t>
      </w:r>
      <w:r w:rsidR="0009585A" w:rsidRPr="005852DC">
        <w:rPr>
          <w:sz w:val="28"/>
        </w:rPr>
        <w:t xml:space="preserve">müde oder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lles zus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mmen</w:t>
      </w:r>
      <w:r w:rsidR="008D3790" w:rsidRPr="005852DC">
        <w:rPr>
          <w:sz w:val="28"/>
        </w:rPr>
        <w:t>.</w:t>
      </w:r>
    </w:p>
    <w:p w14:paraId="15377106" w14:textId="77777777" w:rsidR="00CD4D25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>N</w:t>
      </w:r>
      <w:r w:rsidR="0009585A" w:rsidRPr="005852DC">
        <w:rPr>
          <w:sz w:val="28"/>
        </w:rPr>
        <w:t>ichts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cht mehr Freude.</w:t>
      </w:r>
    </w:p>
    <w:p w14:paraId="5C760D89" w14:textId="0451D0BB" w:rsidR="00071736" w:rsidRPr="005852DC" w:rsidRDefault="00E20493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 xml:space="preserve">Und wenn nichts mehr Freude macht, </w:t>
      </w:r>
      <w:r w:rsidR="0009585A" w:rsidRPr="005852DC">
        <w:rPr>
          <w:sz w:val="28"/>
        </w:rPr>
        <w:t>k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nn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 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 nichts 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chen, stimmt’s?</w:t>
      </w:r>
      <w:r w:rsidR="009E70D8" w:rsidRPr="005852DC">
        <w:rPr>
          <w:sz w:val="28"/>
        </w:rPr>
        <w:t>“</w:t>
      </w:r>
    </w:p>
    <w:p w14:paraId="37F21E6E" w14:textId="77777777" w:rsidR="00CD4D25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</w:t>
      </w:r>
      <w:r w:rsidR="0009585A" w:rsidRPr="005852DC">
        <w:rPr>
          <w:sz w:val="28"/>
        </w:rPr>
        <w:t xml:space="preserve">kletterte weiter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n dem </w:t>
      </w:r>
      <w:r w:rsidRPr="005852DC">
        <w:rPr>
          <w:sz w:val="28"/>
        </w:rPr>
        <w:t>M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ntel </w:t>
      </w:r>
      <w:r w:rsidR="0009585A" w:rsidRPr="005852DC">
        <w:rPr>
          <w:sz w:val="28"/>
        </w:rPr>
        <w:t>hoch</w:t>
      </w:r>
      <w:r w:rsidRPr="005852DC">
        <w:rPr>
          <w:sz w:val="28"/>
        </w:rPr>
        <w:t>.</w:t>
      </w:r>
    </w:p>
    <w:p w14:paraId="5E863DBF" w14:textId="77777777" w:rsidR="00CD4D25" w:rsidRPr="005852DC" w:rsidRDefault="008D3790" w:rsidP="00CC54A8">
      <w:pPr>
        <w:spacing w:line="360" w:lineRule="auto"/>
        <w:rPr>
          <w:sz w:val="28"/>
        </w:rPr>
      </w:pPr>
      <w:r w:rsidRPr="005852DC">
        <w:rPr>
          <w:sz w:val="28"/>
        </w:rPr>
        <w:t>Er st</w:t>
      </w:r>
      <w:r w:rsidR="0009585A" w:rsidRPr="005852DC">
        <w:rPr>
          <w:sz w:val="28"/>
        </w:rPr>
        <w:t>reckte 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ngs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m eine </w:t>
      </w:r>
      <w:r w:rsidR="00E612F5" w:rsidRPr="005852DC">
        <w:rPr>
          <w:sz w:val="28"/>
        </w:rPr>
        <w:t xml:space="preserve">Pfote </w:t>
      </w:r>
      <w:r w:rsidR="0009585A" w:rsidRPr="005852DC">
        <w:rPr>
          <w:sz w:val="28"/>
        </w:rPr>
        <w:t>n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 oben</w:t>
      </w:r>
      <w:r w:rsidR="0078199D" w:rsidRPr="005852DC">
        <w:rPr>
          <w:sz w:val="28"/>
        </w:rPr>
        <w:t>.</w:t>
      </w:r>
    </w:p>
    <w:p w14:paraId="79799AFC" w14:textId="51C152B3" w:rsidR="00831F0F" w:rsidRPr="005852DC" w:rsidRDefault="00352A4A" w:rsidP="00CC54A8">
      <w:pPr>
        <w:spacing w:line="360" w:lineRule="auto"/>
        <w:rPr>
          <w:sz w:val="28"/>
        </w:rPr>
      </w:pPr>
      <w:r w:rsidRPr="005852DC">
        <w:rPr>
          <w:sz w:val="28"/>
        </w:rPr>
        <w:t>Mit der Pfote</w:t>
      </w:r>
      <w:r w:rsidR="0078199D" w:rsidRPr="005852DC">
        <w:rPr>
          <w:sz w:val="28"/>
        </w:rPr>
        <w:t xml:space="preserve"> </w:t>
      </w:r>
      <w:r w:rsidR="0009585A" w:rsidRPr="005852DC">
        <w:rPr>
          <w:sz w:val="28"/>
        </w:rPr>
        <w:t>streichelte</w:t>
      </w:r>
      <w:r w:rsidR="00916C30" w:rsidRPr="005852DC">
        <w:rPr>
          <w:sz w:val="28"/>
        </w:rPr>
        <w:t xml:space="preserve"> der Hase</w:t>
      </w:r>
      <w:r w:rsidRPr="005852DC">
        <w:rPr>
          <w:sz w:val="28"/>
        </w:rPr>
        <w:t xml:space="preserve"> </w:t>
      </w:r>
      <w:proofErr w:type="spellStart"/>
      <w:r w:rsidR="00E612F5" w:rsidRPr="005852DC">
        <w:rPr>
          <w:sz w:val="28"/>
        </w:rPr>
        <w:t>Kotzmotz</w:t>
      </w:r>
      <w:proofErr w:type="spellEnd"/>
      <w:r w:rsidR="00E612F5" w:rsidRPr="005852DC">
        <w:rPr>
          <w:sz w:val="28"/>
        </w:rPr>
        <w:t xml:space="preserve"> </w:t>
      </w:r>
      <w:r w:rsidR="0078199D" w:rsidRPr="005852DC">
        <w:rPr>
          <w:sz w:val="28"/>
        </w:rPr>
        <w:t>s</w:t>
      </w:r>
      <w:r w:rsidR="004F53C8" w:rsidRPr="005852DC">
        <w:rPr>
          <w:sz w:val="28"/>
        </w:rPr>
        <w:t>a</w:t>
      </w:r>
      <w:r w:rsidR="0078199D" w:rsidRPr="005852DC">
        <w:rPr>
          <w:sz w:val="28"/>
        </w:rPr>
        <w:t>nft über d</w:t>
      </w:r>
      <w:r w:rsidR="004F53C8" w:rsidRPr="005852DC">
        <w:rPr>
          <w:sz w:val="28"/>
        </w:rPr>
        <w:t>a</w:t>
      </w:r>
      <w:r w:rsidR="0078199D" w:rsidRPr="005852DC">
        <w:rPr>
          <w:sz w:val="28"/>
        </w:rPr>
        <w:t xml:space="preserve">s </w:t>
      </w:r>
      <w:r w:rsidR="0009585A" w:rsidRPr="005852DC">
        <w:rPr>
          <w:sz w:val="28"/>
        </w:rPr>
        <w:t>Gesicht.</w:t>
      </w:r>
    </w:p>
    <w:p w14:paraId="12707BCF" w14:textId="008E82C9" w:rsidR="00831F0F" w:rsidRPr="005852DC" w:rsidRDefault="009E70D8" w:rsidP="00CC54A8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r w:rsidR="0009585A" w:rsidRPr="005852DC">
        <w:rPr>
          <w:sz w:val="28"/>
        </w:rPr>
        <w:t>MO</w:t>
      </w:r>
      <w:r w:rsidR="00E612F5" w:rsidRPr="005852DC">
        <w:rPr>
          <w:sz w:val="28"/>
        </w:rPr>
        <w:t>-</w:t>
      </w:r>
      <w:r w:rsidR="0009585A" w:rsidRPr="005852DC">
        <w:rPr>
          <w:sz w:val="28"/>
        </w:rPr>
        <w:t>N</w:t>
      </w:r>
      <w:r w:rsidR="00BB1A67" w:rsidRPr="005852DC">
        <w:rPr>
          <w:sz w:val="28"/>
        </w:rPr>
        <w:t>A</w:t>
      </w:r>
      <w:r w:rsidR="00E612F5" w:rsidRPr="005852DC">
        <w:rPr>
          <w:sz w:val="28"/>
        </w:rPr>
        <w:t>-</w:t>
      </w:r>
      <w:r w:rsidR="0009585A" w:rsidRPr="005852DC">
        <w:rPr>
          <w:sz w:val="28"/>
        </w:rPr>
        <w:t>RO</w:t>
      </w:r>
      <w:r w:rsidR="00E612F5" w:rsidRPr="005852DC">
        <w:rPr>
          <w:sz w:val="28"/>
        </w:rPr>
        <w:t>-</w:t>
      </w:r>
      <w:r w:rsidR="0009585A" w:rsidRPr="005852DC">
        <w:rPr>
          <w:sz w:val="28"/>
        </w:rPr>
        <w:t>S</w:t>
      </w:r>
      <w:r w:rsidR="00BB1A67" w:rsidRPr="005852DC">
        <w:rPr>
          <w:sz w:val="28"/>
        </w:rPr>
        <w:t>A</w:t>
      </w:r>
      <w:r w:rsidR="00E612F5" w:rsidRPr="005852DC">
        <w:rPr>
          <w:sz w:val="28"/>
        </w:rPr>
        <w:t>-</w:t>
      </w:r>
      <w:r w:rsidR="0009585A" w:rsidRPr="005852DC">
        <w:rPr>
          <w:sz w:val="28"/>
        </w:rPr>
        <w:t>DE</w:t>
      </w:r>
      <w:r w:rsidR="0078199D" w:rsidRPr="005852DC">
        <w:rPr>
          <w:sz w:val="28"/>
        </w:rPr>
        <w:t>-L</w:t>
      </w:r>
      <w:r w:rsidR="00BB1A67" w:rsidRPr="005852DC">
        <w:rPr>
          <w:sz w:val="28"/>
        </w:rPr>
        <w:t>A</w:t>
      </w:r>
      <w:r w:rsidRPr="005852DC">
        <w:rPr>
          <w:sz w:val="28"/>
        </w:rPr>
        <w:t>“</w:t>
      </w:r>
      <w:r w:rsidR="004E108B" w:rsidRPr="005852DC">
        <w:rPr>
          <w:sz w:val="28"/>
        </w:rPr>
        <w:t xml:space="preserve">, </w:t>
      </w:r>
      <w:r w:rsidR="0009585A" w:rsidRPr="005852DC">
        <w:rPr>
          <w:sz w:val="28"/>
        </w:rPr>
        <w:t xml:space="preserve">flüsterte </w:t>
      </w:r>
      <w:r w:rsidR="00E612F5" w:rsidRPr="005852DC">
        <w:rPr>
          <w:sz w:val="28"/>
        </w:rPr>
        <w:t>der H</w:t>
      </w:r>
      <w:r w:rsidR="004F53C8" w:rsidRPr="005852DC">
        <w:rPr>
          <w:sz w:val="28"/>
        </w:rPr>
        <w:t>a</w:t>
      </w:r>
      <w:r w:rsidR="00E612F5" w:rsidRPr="005852DC">
        <w:rPr>
          <w:sz w:val="28"/>
        </w:rPr>
        <w:t xml:space="preserve">se und </w:t>
      </w:r>
      <w:r w:rsidR="00071736" w:rsidRPr="005852DC">
        <w:rPr>
          <w:sz w:val="28"/>
        </w:rPr>
        <w:br/>
      </w:r>
      <w:r w:rsidR="0009585A" w:rsidRPr="005852DC">
        <w:rPr>
          <w:sz w:val="28"/>
        </w:rPr>
        <w:t>sch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ute </w:t>
      </w:r>
      <w:proofErr w:type="spellStart"/>
      <w:r w:rsidR="00E612F5" w:rsidRPr="005852DC">
        <w:rPr>
          <w:sz w:val="28"/>
        </w:rPr>
        <w:t>Kotzmotz</w:t>
      </w:r>
      <w:proofErr w:type="spellEnd"/>
      <w:r w:rsidR="00E612F5" w:rsidRPr="005852DC">
        <w:rPr>
          <w:sz w:val="28"/>
        </w:rPr>
        <w:t xml:space="preserve"> </w:t>
      </w:r>
      <w:r w:rsidR="0009585A" w:rsidRPr="005852DC">
        <w:rPr>
          <w:sz w:val="28"/>
        </w:rPr>
        <w:t xml:space="preserve">tief in die </w:t>
      </w:r>
      <w:r w:rsidR="006A1669" w:rsidRPr="005852DC">
        <w:rPr>
          <w:sz w:val="28"/>
        </w:rPr>
        <w:t xml:space="preserve">dunklen </w:t>
      </w:r>
      <w:r w:rsidR="00BB1A67" w:rsidRPr="005852DC">
        <w:rPr>
          <w:sz w:val="28"/>
        </w:rPr>
        <w:t>A</w:t>
      </w:r>
      <w:r w:rsidR="0009585A" w:rsidRPr="005852DC">
        <w:rPr>
          <w:sz w:val="28"/>
        </w:rPr>
        <w:t>ugen.</w:t>
      </w:r>
    </w:p>
    <w:p w14:paraId="004A691A" w14:textId="77777777" w:rsidR="00CD4D25" w:rsidRPr="005852DC" w:rsidRDefault="008611BB" w:rsidP="00CC54A8">
      <w:pPr>
        <w:spacing w:line="360" w:lineRule="auto"/>
        <w:rPr>
          <w:sz w:val="28"/>
        </w:rPr>
      </w:pPr>
      <w:r w:rsidRPr="005852DC">
        <w:rPr>
          <w:sz w:val="28"/>
        </w:rPr>
        <w:t>Auf einmal</w:t>
      </w:r>
      <w:r w:rsidR="0009585A" w:rsidRPr="005852DC">
        <w:rPr>
          <w:sz w:val="28"/>
        </w:rPr>
        <w:t xml:space="preserve"> p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ssierte etw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s </w:t>
      </w:r>
      <w:r w:rsidR="006A1669" w:rsidRPr="005852DC">
        <w:rPr>
          <w:sz w:val="28"/>
        </w:rPr>
        <w:t>Komisches.</w:t>
      </w:r>
    </w:p>
    <w:p w14:paraId="41AEC710" w14:textId="77777777" w:rsidR="00CD4D25" w:rsidRPr="005852DC" w:rsidRDefault="006A1669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 </w:t>
      </w:r>
      <w:r w:rsidR="0009585A"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</w:t>
      </w:r>
      <w:r w:rsidR="0009585A" w:rsidRPr="005852DC">
        <w:rPr>
          <w:sz w:val="28"/>
        </w:rPr>
        <w:t xml:space="preserve">in seinem </w:t>
      </w:r>
      <w:r w:rsidRPr="005852DC">
        <w:rPr>
          <w:sz w:val="28"/>
        </w:rPr>
        <w:t xml:space="preserve">Leben </w:t>
      </w:r>
      <w:r w:rsidR="0009585A" w:rsidRPr="005852DC">
        <w:rPr>
          <w:sz w:val="28"/>
        </w:rPr>
        <w:t xml:space="preserve">noch </w:t>
      </w:r>
      <w:r w:rsidRPr="005852DC">
        <w:rPr>
          <w:sz w:val="28"/>
        </w:rPr>
        <w:t>nie</w:t>
      </w:r>
      <w:r w:rsidR="0009585A" w:rsidRPr="005852DC">
        <w:rPr>
          <w:sz w:val="28"/>
        </w:rPr>
        <w:t xml:space="preserve"> p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ssiert.</w:t>
      </w:r>
    </w:p>
    <w:p w14:paraId="46E16C38" w14:textId="763BFFC1" w:rsidR="00E612F5" w:rsidRPr="005852DC" w:rsidRDefault="0078199D" w:rsidP="00CC54A8">
      <w:pPr>
        <w:spacing w:line="360" w:lineRule="auto"/>
        <w:rPr>
          <w:sz w:val="28"/>
        </w:rPr>
      </w:pPr>
      <w:r w:rsidRPr="005852DC">
        <w:rPr>
          <w:sz w:val="28"/>
        </w:rPr>
        <w:t>Und er lebte schon sehr l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nge. </w:t>
      </w:r>
      <w:r w:rsidR="00E20493" w:rsidRPr="005852DC">
        <w:rPr>
          <w:sz w:val="28"/>
        </w:rPr>
        <w:br/>
        <w:t xml:space="preserve">Die dunklen </w:t>
      </w:r>
      <w:r w:rsidR="00BB1A67" w:rsidRPr="005852DC">
        <w:rPr>
          <w:sz w:val="28"/>
        </w:rPr>
        <w:t>A</w:t>
      </w:r>
      <w:r w:rsidR="006A1669" w:rsidRPr="005852DC">
        <w:rPr>
          <w:sz w:val="28"/>
        </w:rPr>
        <w:t xml:space="preserve">ugen </w:t>
      </w:r>
      <w:r w:rsidR="00E20493" w:rsidRPr="005852DC">
        <w:rPr>
          <w:sz w:val="28"/>
        </w:rPr>
        <w:t xml:space="preserve">von </w:t>
      </w:r>
      <w:proofErr w:type="spellStart"/>
      <w:r w:rsidR="00E20493" w:rsidRPr="005852DC">
        <w:rPr>
          <w:sz w:val="28"/>
        </w:rPr>
        <w:t>Kotzmotz</w:t>
      </w:r>
      <w:proofErr w:type="spellEnd"/>
      <w:r w:rsidR="00E20493" w:rsidRPr="005852DC">
        <w:rPr>
          <w:sz w:val="28"/>
        </w:rPr>
        <w:t xml:space="preserve"> </w:t>
      </w:r>
      <w:r w:rsidR="006A1669" w:rsidRPr="005852DC">
        <w:rPr>
          <w:sz w:val="28"/>
        </w:rPr>
        <w:t xml:space="preserve">wurden 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>uf einm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>l g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 xml:space="preserve">nz hell. </w:t>
      </w:r>
      <w:r w:rsidR="00071736" w:rsidRPr="005852DC">
        <w:rPr>
          <w:sz w:val="28"/>
        </w:rPr>
        <w:br/>
      </w:r>
      <w:r w:rsidR="006A1669" w:rsidRPr="005852DC">
        <w:rPr>
          <w:sz w:val="28"/>
        </w:rPr>
        <w:t>Es s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 xml:space="preserve">h 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 xml:space="preserve">us, 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>ls würden d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>rin Sterne t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 xml:space="preserve">nzen. </w:t>
      </w:r>
      <w:r w:rsidR="00071736" w:rsidRPr="005852DC">
        <w:rPr>
          <w:sz w:val="28"/>
        </w:rPr>
        <w:br/>
      </w:r>
      <w:r w:rsidR="006A1669" w:rsidRPr="005852DC">
        <w:rPr>
          <w:sz w:val="28"/>
        </w:rPr>
        <w:t xml:space="preserve">Die </w:t>
      </w:r>
      <w:r w:rsidR="00BB1A67" w:rsidRPr="005852DC">
        <w:rPr>
          <w:sz w:val="28"/>
        </w:rPr>
        <w:t>A</w:t>
      </w:r>
      <w:r w:rsidR="006A1669" w:rsidRPr="005852DC">
        <w:rPr>
          <w:sz w:val="28"/>
        </w:rPr>
        <w:t xml:space="preserve">ugen von </w:t>
      </w:r>
      <w:proofErr w:type="spellStart"/>
      <w:r w:rsidR="006A1669" w:rsidRPr="005852DC">
        <w:rPr>
          <w:sz w:val="28"/>
        </w:rPr>
        <w:t>Kotzmotz</w:t>
      </w:r>
      <w:proofErr w:type="spellEnd"/>
      <w:r w:rsidR="006A1669" w:rsidRPr="005852DC">
        <w:rPr>
          <w:sz w:val="28"/>
        </w:rPr>
        <w:t xml:space="preserve"> wurden s</w:t>
      </w:r>
      <w:r w:rsidR="004F53C8" w:rsidRPr="005852DC">
        <w:rPr>
          <w:sz w:val="28"/>
        </w:rPr>
        <w:t>a</w:t>
      </w:r>
      <w:r w:rsidR="006A1669" w:rsidRPr="005852DC">
        <w:rPr>
          <w:sz w:val="28"/>
        </w:rPr>
        <w:t xml:space="preserve">nft und müde. </w:t>
      </w:r>
    </w:p>
    <w:p w14:paraId="5101711E" w14:textId="2F1CED1C" w:rsidR="006D732C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342B81" w:rsidRPr="005852DC">
        <w:rPr>
          <w:sz w:val="28"/>
        </w:rPr>
        <w:t>Kotzmotz</w:t>
      </w:r>
      <w:proofErr w:type="spellEnd"/>
      <w:r w:rsidR="00342B81" w:rsidRPr="005852DC">
        <w:rPr>
          <w:sz w:val="28"/>
        </w:rPr>
        <w:t xml:space="preserve"> </w:t>
      </w:r>
      <w:proofErr w:type="gramStart"/>
      <w:r w:rsidR="006D732C" w:rsidRPr="005852DC">
        <w:rPr>
          <w:sz w:val="28"/>
        </w:rPr>
        <w:t>flüsterte :</w:t>
      </w:r>
      <w:proofErr w:type="gramEnd"/>
      <w:r w:rsidR="006D732C" w:rsidRPr="005852DC">
        <w:rPr>
          <w:sz w:val="28"/>
        </w:rPr>
        <w:t xml:space="preserve"> </w:t>
      </w:r>
      <w:r w:rsidR="00DF6761" w:rsidRPr="005852DC">
        <w:rPr>
          <w:sz w:val="28"/>
        </w:rPr>
        <w:t>„</w:t>
      </w:r>
      <w:r w:rsidR="0078199D" w:rsidRPr="005852DC">
        <w:rPr>
          <w:sz w:val="28"/>
        </w:rPr>
        <w:t>MO-N</w:t>
      </w:r>
      <w:r w:rsidR="00BB1A67" w:rsidRPr="005852DC">
        <w:rPr>
          <w:sz w:val="28"/>
        </w:rPr>
        <w:t>A</w:t>
      </w:r>
      <w:r w:rsidR="0078199D" w:rsidRPr="005852DC">
        <w:rPr>
          <w:sz w:val="28"/>
        </w:rPr>
        <w:t>-RO-S</w:t>
      </w:r>
      <w:r w:rsidR="00BB1A67" w:rsidRPr="005852DC">
        <w:rPr>
          <w:sz w:val="28"/>
        </w:rPr>
        <w:t>A</w:t>
      </w:r>
      <w:r w:rsidR="0078199D" w:rsidRPr="005852DC">
        <w:rPr>
          <w:sz w:val="28"/>
        </w:rPr>
        <w:t>-DE-L</w:t>
      </w:r>
      <w:r w:rsidR="00BB1A67" w:rsidRPr="005852DC">
        <w:rPr>
          <w:sz w:val="28"/>
        </w:rPr>
        <w:t>A</w:t>
      </w:r>
      <w:r w:rsidR="00DF6761" w:rsidRPr="005852DC">
        <w:rPr>
          <w:sz w:val="28"/>
        </w:rPr>
        <w:t>.</w:t>
      </w:r>
      <w:r w:rsidR="00446DC4" w:rsidRPr="005852DC">
        <w:rPr>
          <w:sz w:val="28"/>
        </w:rPr>
        <w:t>“</w:t>
      </w:r>
    </w:p>
    <w:p w14:paraId="3F5D5E65" w14:textId="013C6A27" w:rsidR="00CD4D25" w:rsidRPr="005852DC" w:rsidRDefault="006D732C" w:rsidP="00CC54A8">
      <w:pPr>
        <w:spacing w:line="360" w:lineRule="auto"/>
        <w:rPr>
          <w:sz w:val="28"/>
        </w:rPr>
      </w:pPr>
      <w:r w:rsidRPr="005852DC">
        <w:rPr>
          <w:sz w:val="28"/>
        </w:rPr>
        <w:t>Er dachte</w:t>
      </w:r>
      <w:r w:rsidR="00557C55" w:rsidRPr="005852DC">
        <w:rPr>
          <w:sz w:val="28"/>
        </w:rPr>
        <w:t xml:space="preserve">: </w:t>
      </w:r>
      <w:r w:rsidR="005852DC" w:rsidRPr="005852DC">
        <w:rPr>
          <w:sz w:val="28"/>
        </w:rPr>
        <w:t>„E</w:t>
      </w:r>
      <w:r w:rsidR="00342B81" w:rsidRPr="005852DC">
        <w:rPr>
          <w:sz w:val="28"/>
        </w:rPr>
        <w:t>in so komisches Wort h</w:t>
      </w:r>
      <w:r w:rsidR="004F53C8" w:rsidRPr="005852DC">
        <w:rPr>
          <w:sz w:val="28"/>
        </w:rPr>
        <w:t>a</w:t>
      </w:r>
      <w:r w:rsidR="00342B81" w:rsidRPr="005852DC">
        <w:rPr>
          <w:sz w:val="28"/>
        </w:rPr>
        <w:t xml:space="preserve">be ich noch nie in </w:t>
      </w:r>
      <w:r w:rsidR="0088759F" w:rsidRPr="005852DC">
        <w:rPr>
          <w:sz w:val="28"/>
        </w:rPr>
        <w:br/>
      </w:r>
      <w:r w:rsidR="00342B81" w:rsidRPr="005852DC">
        <w:rPr>
          <w:sz w:val="28"/>
        </w:rPr>
        <w:t>meinem Leben gehört.</w:t>
      </w:r>
    </w:p>
    <w:p w14:paraId="7BFB2201" w14:textId="77777777" w:rsidR="00CD4D25" w:rsidRPr="005852DC" w:rsidRDefault="0078199D" w:rsidP="00CC54A8">
      <w:pPr>
        <w:spacing w:line="360" w:lineRule="auto"/>
        <w:rPr>
          <w:sz w:val="28"/>
        </w:rPr>
      </w:pPr>
      <w:r w:rsidRPr="005852DC">
        <w:rPr>
          <w:sz w:val="28"/>
        </w:rPr>
        <w:t>Und ich lebe schon sehr l</w:t>
      </w:r>
      <w:r w:rsidR="004F53C8" w:rsidRPr="005852DC">
        <w:rPr>
          <w:sz w:val="28"/>
        </w:rPr>
        <w:t>a</w:t>
      </w:r>
      <w:r w:rsidRPr="005852DC">
        <w:rPr>
          <w:sz w:val="28"/>
        </w:rPr>
        <w:t>nge.</w:t>
      </w:r>
    </w:p>
    <w:p w14:paraId="6C546DFB" w14:textId="0E31F79C" w:rsidR="006D732C" w:rsidRPr="005852DC" w:rsidRDefault="00342B81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>s Wort lässt mich zittern</w:t>
      </w:r>
      <w:r w:rsidR="0078199D" w:rsidRPr="005852DC">
        <w:rPr>
          <w:sz w:val="28"/>
        </w:rPr>
        <w:t>. M</w:t>
      </w:r>
      <w:r w:rsidRPr="005852DC">
        <w:rPr>
          <w:sz w:val="28"/>
        </w:rPr>
        <w:t>ir wird g</w:t>
      </w:r>
      <w:r w:rsidR="004F53C8" w:rsidRPr="005852DC">
        <w:rPr>
          <w:sz w:val="28"/>
        </w:rPr>
        <w:t>a</w:t>
      </w:r>
      <w:r w:rsidRPr="005852DC">
        <w:rPr>
          <w:sz w:val="28"/>
        </w:rPr>
        <w:t>nz w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rm </w:t>
      </w:r>
      <w:r w:rsidR="00292206" w:rsidRPr="005852DC">
        <w:rPr>
          <w:sz w:val="28"/>
        </w:rPr>
        <w:t>ums</w:t>
      </w:r>
      <w:r w:rsidRPr="005852DC">
        <w:rPr>
          <w:sz w:val="28"/>
        </w:rPr>
        <w:t xml:space="preserve"> Herz</w:t>
      </w:r>
      <w:r w:rsidR="00446DC4" w:rsidRPr="005852DC">
        <w:rPr>
          <w:sz w:val="28"/>
        </w:rPr>
        <w:t>.</w:t>
      </w:r>
      <w:r w:rsidR="005852DC" w:rsidRPr="005852DC">
        <w:rPr>
          <w:sz w:val="28"/>
        </w:rPr>
        <w:t>“</w:t>
      </w:r>
      <w:r w:rsidRPr="005852DC">
        <w:rPr>
          <w:sz w:val="28"/>
        </w:rPr>
        <w:t xml:space="preserve"> </w:t>
      </w:r>
    </w:p>
    <w:p w14:paraId="7E0C2C7E" w14:textId="4C3FFE5A" w:rsidR="006D732C" w:rsidRPr="005852DC" w:rsidRDefault="00342B81" w:rsidP="00CC54A8">
      <w:pPr>
        <w:spacing w:line="360" w:lineRule="auto"/>
        <w:rPr>
          <w:sz w:val="28"/>
        </w:rPr>
      </w:pPr>
      <w:r w:rsidRPr="005852DC">
        <w:rPr>
          <w:sz w:val="28"/>
        </w:rPr>
        <w:t>Er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gte: </w:t>
      </w:r>
      <w:r w:rsidR="009E70D8" w:rsidRPr="005852DC">
        <w:rPr>
          <w:sz w:val="28"/>
        </w:rPr>
        <w:t>„S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g es noch einm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l</w:t>
      </w:r>
      <w:r w:rsidR="00446DC4" w:rsidRPr="005852DC">
        <w:rPr>
          <w:sz w:val="28"/>
        </w:rPr>
        <w:t>.</w:t>
      </w:r>
      <w:r w:rsidR="009E70D8" w:rsidRPr="005852DC">
        <w:rPr>
          <w:sz w:val="28"/>
        </w:rPr>
        <w:t>“</w:t>
      </w:r>
      <w:r w:rsidRPr="005852DC">
        <w:rPr>
          <w:sz w:val="28"/>
        </w:rPr>
        <w:t xml:space="preserve"> </w:t>
      </w:r>
    </w:p>
    <w:p w14:paraId="78239DFB" w14:textId="2DF4CA5B" w:rsidR="006D732C" w:rsidRPr="005852DC" w:rsidRDefault="006D732C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Die Stimme von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war v</w:t>
      </w:r>
      <w:r w:rsidR="0078199D" w:rsidRPr="005852DC">
        <w:rPr>
          <w:sz w:val="28"/>
        </w:rPr>
        <w:t>om Schreie</w:t>
      </w:r>
      <w:r w:rsidR="00352A4A" w:rsidRPr="005852DC">
        <w:rPr>
          <w:sz w:val="28"/>
        </w:rPr>
        <w:t>n</w:t>
      </w:r>
      <w:r w:rsidR="0078199D" w:rsidRPr="005852DC">
        <w:rPr>
          <w:sz w:val="28"/>
        </w:rPr>
        <w:t xml:space="preserve"> </w:t>
      </w:r>
      <w:r w:rsidR="0009585A" w:rsidRPr="005852DC">
        <w:rPr>
          <w:sz w:val="28"/>
        </w:rPr>
        <w:t>g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nz heiser. </w:t>
      </w:r>
    </w:p>
    <w:p w14:paraId="3EB2380F" w14:textId="61B9C6B5" w:rsidR="00831F0F" w:rsidRPr="005852DC" w:rsidRDefault="00342B81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struppige </w:t>
      </w:r>
      <w:r w:rsidR="0009585A" w:rsidRPr="005852DC">
        <w:rPr>
          <w:sz w:val="28"/>
        </w:rPr>
        <w:t>H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se </w:t>
      </w:r>
      <w:r w:rsidRPr="005852DC">
        <w:rPr>
          <w:sz w:val="28"/>
        </w:rPr>
        <w:t>st</w:t>
      </w:r>
      <w:r w:rsidR="0009585A" w:rsidRPr="005852DC">
        <w:rPr>
          <w:sz w:val="28"/>
        </w:rPr>
        <w:t>reckte</w:t>
      </w:r>
      <w:r w:rsidRPr="005852DC">
        <w:rPr>
          <w:sz w:val="28"/>
        </w:rPr>
        <w:t xml:space="preserve"> </w:t>
      </w:r>
      <w:r w:rsidR="0009585A" w:rsidRPr="005852DC">
        <w:rPr>
          <w:sz w:val="28"/>
        </w:rPr>
        <w:t>sich hoch</w:t>
      </w:r>
      <w:r w:rsidRPr="005852DC">
        <w:rPr>
          <w:sz w:val="28"/>
        </w:rPr>
        <w:t xml:space="preserve">. Er </w:t>
      </w:r>
      <w:r w:rsidR="0009585A" w:rsidRPr="005852DC">
        <w:rPr>
          <w:sz w:val="28"/>
        </w:rPr>
        <w:t>flüsterte</w:t>
      </w:r>
      <w:r w:rsidRPr="005852DC">
        <w:rPr>
          <w:sz w:val="28"/>
        </w:rPr>
        <w:t xml:space="preserve"> </w:t>
      </w:r>
      <w:proofErr w:type="spellStart"/>
      <w:r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in die Ohren</w:t>
      </w:r>
      <w:r w:rsidR="0009585A" w:rsidRPr="005852DC">
        <w:rPr>
          <w:sz w:val="28"/>
        </w:rPr>
        <w:t>:</w:t>
      </w:r>
      <w:r w:rsidR="00916C30" w:rsidRPr="005852DC">
        <w:rPr>
          <w:sz w:val="28"/>
        </w:rPr>
        <w:t xml:space="preserve"> </w:t>
      </w:r>
      <w:r w:rsidR="009E70D8" w:rsidRPr="005852DC">
        <w:rPr>
          <w:sz w:val="28"/>
        </w:rPr>
        <w:t>„</w:t>
      </w:r>
      <w:r w:rsidR="00E612F5" w:rsidRPr="005852DC">
        <w:rPr>
          <w:sz w:val="28"/>
        </w:rPr>
        <w:t>MO-N</w:t>
      </w:r>
      <w:r w:rsidR="00BB1A67" w:rsidRPr="005852DC">
        <w:rPr>
          <w:sz w:val="28"/>
        </w:rPr>
        <w:t>A</w:t>
      </w:r>
      <w:r w:rsidR="00E612F5" w:rsidRPr="005852DC">
        <w:rPr>
          <w:sz w:val="28"/>
        </w:rPr>
        <w:t>-RO-S</w:t>
      </w:r>
      <w:r w:rsidR="00BB1A67" w:rsidRPr="005852DC">
        <w:rPr>
          <w:sz w:val="28"/>
        </w:rPr>
        <w:t>A</w:t>
      </w:r>
      <w:r w:rsidR="00E612F5" w:rsidRPr="005852DC">
        <w:rPr>
          <w:sz w:val="28"/>
        </w:rPr>
        <w:t>-DE</w:t>
      </w:r>
      <w:r w:rsidR="0078199D" w:rsidRPr="005852DC">
        <w:rPr>
          <w:sz w:val="28"/>
        </w:rPr>
        <w:t>-</w:t>
      </w:r>
      <w:r w:rsidR="00E612F5" w:rsidRPr="005852DC">
        <w:rPr>
          <w:sz w:val="28"/>
        </w:rPr>
        <w:t>L</w:t>
      </w:r>
      <w:r w:rsidR="004E108B" w:rsidRPr="005852DC">
        <w:rPr>
          <w:sz w:val="28"/>
        </w:rPr>
        <w:t>A</w:t>
      </w:r>
      <w:r w:rsidR="00446DC4" w:rsidRPr="005852DC">
        <w:rPr>
          <w:sz w:val="28"/>
        </w:rPr>
        <w:t>.</w:t>
      </w:r>
      <w:r w:rsidR="009E70D8" w:rsidRPr="005852DC">
        <w:rPr>
          <w:sz w:val="28"/>
        </w:rPr>
        <w:t>“</w:t>
      </w:r>
    </w:p>
    <w:p w14:paraId="561D6A52" w14:textId="77777777" w:rsidR="00CD4D25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342B81" w:rsidRPr="005852DC">
        <w:rPr>
          <w:sz w:val="28"/>
        </w:rPr>
        <w:t>Kotzmotz</w:t>
      </w:r>
      <w:proofErr w:type="spellEnd"/>
      <w:r w:rsidR="00342B81" w:rsidRPr="005852DC">
        <w:rPr>
          <w:sz w:val="28"/>
        </w:rPr>
        <w:t xml:space="preserve"> </w:t>
      </w:r>
      <w:r w:rsidR="00AC4380" w:rsidRPr="005852DC">
        <w:rPr>
          <w:sz w:val="28"/>
        </w:rPr>
        <w:t>holte tief Luft</w:t>
      </w:r>
      <w:r w:rsidR="00342B81" w:rsidRPr="005852DC">
        <w:rPr>
          <w:sz w:val="28"/>
        </w:rPr>
        <w:t>.</w:t>
      </w:r>
    </w:p>
    <w:p w14:paraId="4184A195" w14:textId="77777777" w:rsidR="00831F0F" w:rsidRPr="005852DC" w:rsidRDefault="00342B81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schloss </w:t>
      </w:r>
      <w:r w:rsidR="0009585A" w:rsidRPr="005852DC">
        <w:rPr>
          <w:sz w:val="28"/>
        </w:rPr>
        <w:t>müde</w:t>
      </w:r>
      <w:r w:rsidRPr="005852DC">
        <w:rPr>
          <w:sz w:val="28"/>
        </w:rPr>
        <w:t xml:space="preserve"> die</w:t>
      </w:r>
      <w:r w:rsidR="0009585A" w:rsidRPr="005852DC">
        <w:rPr>
          <w:sz w:val="28"/>
        </w:rPr>
        <w:t xml:space="preserve"> </w:t>
      </w:r>
      <w:r w:rsidR="00BB1A67" w:rsidRPr="005852DC">
        <w:rPr>
          <w:sz w:val="28"/>
        </w:rPr>
        <w:t>A</w:t>
      </w:r>
      <w:r w:rsidR="0009585A" w:rsidRPr="005852DC">
        <w:rPr>
          <w:sz w:val="28"/>
        </w:rPr>
        <w:t xml:space="preserve">ugen und </w:t>
      </w:r>
      <w:r w:rsidRPr="005852DC">
        <w:rPr>
          <w:sz w:val="28"/>
        </w:rPr>
        <w:t>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 heiser: </w:t>
      </w:r>
      <w:r w:rsidR="009E70D8" w:rsidRPr="005852DC">
        <w:rPr>
          <w:sz w:val="28"/>
        </w:rPr>
        <w:t>„</w:t>
      </w:r>
      <w:r w:rsidR="0009585A"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s tut gut!</w:t>
      </w:r>
      <w:r w:rsidR="00AC4380" w:rsidRPr="005852DC">
        <w:rPr>
          <w:sz w:val="28"/>
        </w:rPr>
        <w:t xml:space="preserve">“ </w:t>
      </w:r>
    </w:p>
    <w:p w14:paraId="2026387F" w14:textId="0413DF1C" w:rsidR="004E108B" w:rsidRPr="005852DC" w:rsidRDefault="00AC4380" w:rsidP="005852DC">
      <w:pPr>
        <w:spacing w:line="360" w:lineRule="auto"/>
        <w:rPr>
          <w:sz w:val="28"/>
        </w:rPr>
      </w:pPr>
      <w:r w:rsidRPr="005852DC">
        <w:rPr>
          <w:sz w:val="28"/>
        </w:rPr>
        <w:t>Er holte noch einm</w:t>
      </w:r>
      <w:r w:rsidR="004F53C8" w:rsidRPr="005852DC">
        <w:rPr>
          <w:sz w:val="28"/>
        </w:rPr>
        <w:t>a</w:t>
      </w:r>
      <w:r w:rsidRPr="005852DC">
        <w:rPr>
          <w:sz w:val="28"/>
        </w:rPr>
        <w:t>l tief Luft und s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gte: </w:t>
      </w:r>
      <w:r w:rsidR="007C1D3F" w:rsidRPr="005852DC">
        <w:rPr>
          <w:sz w:val="28"/>
        </w:rPr>
        <w:br/>
      </w:r>
      <w:r w:rsidRPr="005852DC">
        <w:rPr>
          <w:sz w:val="28"/>
        </w:rPr>
        <w:t>„</w:t>
      </w:r>
      <w:r w:rsidR="0009585A" w:rsidRPr="005852DC">
        <w:rPr>
          <w:sz w:val="28"/>
        </w:rPr>
        <w:t>Bleib noch etw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s </w:t>
      </w:r>
      <w:r w:rsidR="007C1D3F" w:rsidRPr="005852DC">
        <w:rPr>
          <w:sz w:val="28"/>
        </w:rPr>
        <w:t>bei mir</w:t>
      </w:r>
      <w:r w:rsidR="0009585A" w:rsidRPr="005852DC">
        <w:rPr>
          <w:sz w:val="28"/>
        </w:rPr>
        <w:t>!</w:t>
      </w:r>
      <w:r w:rsidR="009E70D8" w:rsidRPr="005852DC">
        <w:rPr>
          <w:sz w:val="28"/>
        </w:rPr>
        <w:t>“</w:t>
      </w:r>
    </w:p>
    <w:p w14:paraId="1CC454CC" w14:textId="6ADFA0BC" w:rsidR="00CD4D25" w:rsidRPr="005852DC" w:rsidRDefault="00AC4380" w:rsidP="00CC54A8">
      <w:pPr>
        <w:spacing w:line="360" w:lineRule="auto"/>
        <w:rPr>
          <w:sz w:val="28"/>
        </w:rPr>
      </w:pPr>
      <w:r w:rsidRPr="005852DC">
        <w:rPr>
          <w:sz w:val="28"/>
        </w:rPr>
        <w:t>N</w:t>
      </w:r>
      <w:r w:rsidR="004F53C8" w:rsidRPr="005852DC">
        <w:rPr>
          <w:sz w:val="28"/>
        </w:rPr>
        <w:t>a</w:t>
      </w:r>
      <w:r w:rsidRPr="005852DC">
        <w:rPr>
          <w:sz w:val="28"/>
        </w:rPr>
        <w:t>ch dem dritten M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 </w:t>
      </w:r>
      <w:r w:rsidR="0009585A" w:rsidRPr="005852DC">
        <w:rPr>
          <w:sz w:val="28"/>
        </w:rPr>
        <w:t>tief</w:t>
      </w:r>
      <w:r w:rsidRPr="005852DC">
        <w:rPr>
          <w:sz w:val="28"/>
        </w:rPr>
        <w:t xml:space="preserve"> Luft holen schlief</w:t>
      </w:r>
      <w:r w:rsidR="002367B4" w:rsidRPr="005852DC">
        <w:rPr>
          <w:sz w:val="28"/>
        </w:rPr>
        <w:t xml:space="preserve"> </w:t>
      </w:r>
      <w:proofErr w:type="spellStart"/>
      <w:r w:rsidR="002367B4"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im Sessel ein.</w:t>
      </w:r>
    </w:p>
    <w:p w14:paraId="32F5E037" w14:textId="77777777" w:rsidR="0009585A" w:rsidRPr="005852DC" w:rsidRDefault="00AC4380" w:rsidP="00CC54A8">
      <w:pPr>
        <w:spacing w:line="360" w:lineRule="auto"/>
        <w:rPr>
          <w:sz w:val="28"/>
        </w:rPr>
      </w:pPr>
      <w:r w:rsidRPr="005852DC">
        <w:rPr>
          <w:sz w:val="28"/>
        </w:rPr>
        <w:t>D</w:t>
      </w:r>
      <w:r w:rsidR="0009585A" w:rsidRPr="005852DC">
        <w:rPr>
          <w:sz w:val="28"/>
        </w:rPr>
        <w:t xml:space="preserve">ie vielen </w:t>
      </w:r>
      <w:r w:rsidRPr="005852DC">
        <w:rPr>
          <w:sz w:val="28"/>
        </w:rPr>
        <w:t>F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lten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 seiner Stirn wurden gl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tt.</w:t>
      </w:r>
    </w:p>
    <w:p w14:paraId="3A9E7CA1" w14:textId="0962E92D" w:rsidR="006D732C" w:rsidRPr="005852DC" w:rsidRDefault="00AC4380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se flüsterte: </w:t>
      </w:r>
      <w:r w:rsidR="00DF6761" w:rsidRPr="005852DC">
        <w:rPr>
          <w:sz w:val="28"/>
        </w:rPr>
        <w:t>„</w:t>
      </w:r>
      <w:r w:rsidR="0009585A" w:rsidRPr="005852DC">
        <w:rPr>
          <w:sz w:val="28"/>
        </w:rPr>
        <w:t>Ich p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ss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uf dich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</w:t>
      </w:r>
      <w:r w:rsidR="00446DC4" w:rsidRPr="005852DC">
        <w:rPr>
          <w:sz w:val="28"/>
        </w:rPr>
        <w:t>.</w:t>
      </w:r>
      <w:r w:rsidR="00DF6761" w:rsidRPr="005852DC">
        <w:rPr>
          <w:sz w:val="28"/>
        </w:rPr>
        <w:t>“</w:t>
      </w:r>
      <w:r w:rsidRPr="005852DC">
        <w:rPr>
          <w:sz w:val="28"/>
        </w:rPr>
        <w:t xml:space="preserve"> </w:t>
      </w:r>
    </w:p>
    <w:p w14:paraId="7E974D98" w14:textId="32981913" w:rsidR="00831F0F" w:rsidRPr="005852DC" w:rsidRDefault="006D732C" w:rsidP="00CC54A8">
      <w:pPr>
        <w:spacing w:line="360" w:lineRule="auto"/>
        <w:rPr>
          <w:sz w:val="28"/>
        </w:rPr>
      </w:pPr>
      <w:r w:rsidRPr="005852DC">
        <w:rPr>
          <w:sz w:val="28"/>
        </w:rPr>
        <w:lastRenderedPageBreak/>
        <w:t xml:space="preserve">Der Hase </w:t>
      </w:r>
      <w:r w:rsidR="00AC4380" w:rsidRPr="005852DC">
        <w:rPr>
          <w:sz w:val="28"/>
        </w:rPr>
        <w:t>legte</w:t>
      </w:r>
      <w:r w:rsidR="0009585A" w:rsidRPr="005852DC">
        <w:rPr>
          <w:sz w:val="28"/>
        </w:rPr>
        <w:t xml:space="preserve"> sich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uf de</w:t>
      </w:r>
      <w:r w:rsidR="00AC4380" w:rsidRPr="005852DC">
        <w:rPr>
          <w:sz w:val="28"/>
        </w:rPr>
        <w:t>n B</w:t>
      </w:r>
      <w:r w:rsidR="004F53C8" w:rsidRPr="005852DC">
        <w:rPr>
          <w:sz w:val="28"/>
        </w:rPr>
        <w:t>a</w:t>
      </w:r>
      <w:r w:rsidR="00AC4380" w:rsidRPr="005852DC">
        <w:rPr>
          <w:sz w:val="28"/>
        </w:rPr>
        <w:t xml:space="preserve">uch von </w:t>
      </w:r>
      <w:proofErr w:type="spellStart"/>
      <w:r w:rsidR="00AC4380" w:rsidRPr="005852DC">
        <w:rPr>
          <w:sz w:val="28"/>
        </w:rPr>
        <w:t>Kotzmotz</w:t>
      </w:r>
      <w:proofErr w:type="spellEnd"/>
      <w:r w:rsidR="00AC4380" w:rsidRPr="005852DC">
        <w:rPr>
          <w:sz w:val="28"/>
        </w:rPr>
        <w:t xml:space="preserve">. </w:t>
      </w:r>
      <w:r w:rsidR="00071736" w:rsidRPr="005852DC">
        <w:rPr>
          <w:sz w:val="28"/>
        </w:rPr>
        <w:br/>
      </w:r>
      <w:r w:rsidR="00831F0F" w:rsidRPr="005852DC">
        <w:rPr>
          <w:sz w:val="28"/>
        </w:rPr>
        <w:t xml:space="preserve">Wenn </w:t>
      </w:r>
      <w:r w:rsidR="009C730B" w:rsidRPr="005852DC">
        <w:rPr>
          <w:sz w:val="28"/>
        </w:rPr>
        <w:t xml:space="preserve">der </w:t>
      </w:r>
      <w:proofErr w:type="spellStart"/>
      <w:r w:rsidR="00831F0F" w:rsidRPr="005852DC">
        <w:rPr>
          <w:sz w:val="28"/>
        </w:rPr>
        <w:t>Kotzmotz</w:t>
      </w:r>
      <w:proofErr w:type="spellEnd"/>
      <w:r w:rsidR="00831F0F" w:rsidRPr="005852DC">
        <w:rPr>
          <w:sz w:val="28"/>
        </w:rPr>
        <w:t xml:space="preserve"> Luft holte, bewegte sich der</w:t>
      </w:r>
      <w:r w:rsidRPr="005852DC">
        <w:rPr>
          <w:sz w:val="28"/>
        </w:rPr>
        <w:t xml:space="preserve"> </w:t>
      </w:r>
      <w:r w:rsidR="00AC4380" w:rsidRPr="005852DC">
        <w:rPr>
          <w:sz w:val="28"/>
        </w:rPr>
        <w:t>B</w:t>
      </w:r>
      <w:r w:rsidR="004F53C8" w:rsidRPr="005852DC">
        <w:rPr>
          <w:sz w:val="28"/>
        </w:rPr>
        <w:t>a</w:t>
      </w:r>
      <w:r w:rsidR="00AC4380" w:rsidRPr="005852DC">
        <w:rPr>
          <w:sz w:val="28"/>
        </w:rPr>
        <w:t xml:space="preserve">uch </w:t>
      </w:r>
      <w:r w:rsidR="004F53C8" w:rsidRPr="005852DC">
        <w:rPr>
          <w:sz w:val="28"/>
        </w:rPr>
        <w:t>a</w:t>
      </w:r>
      <w:r w:rsidR="00AC4380" w:rsidRPr="005852DC">
        <w:rPr>
          <w:sz w:val="28"/>
        </w:rPr>
        <w:t xml:space="preserve">uf und </w:t>
      </w:r>
      <w:r w:rsidR="004F53C8" w:rsidRPr="005852DC">
        <w:rPr>
          <w:sz w:val="28"/>
        </w:rPr>
        <w:t>a</w:t>
      </w:r>
      <w:r w:rsidR="00AC4380" w:rsidRPr="005852DC">
        <w:rPr>
          <w:sz w:val="28"/>
        </w:rPr>
        <w:t>b</w:t>
      </w:r>
      <w:r w:rsidR="0009585A" w:rsidRPr="005852DC">
        <w:rPr>
          <w:sz w:val="28"/>
        </w:rPr>
        <w:t>.</w:t>
      </w:r>
    </w:p>
    <w:p w14:paraId="0D88AAB2" w14:textId="7267132D" w:rsidR="00CD4D25" w:rsidRPr="005852DC" w:rsidRDefault="00AC4380" w:rsidP="00CC54A8">
      <w:pPr>
        <w:spacing w:line="360" w:lineRule="auto"/>
        <w:rPr>
          <w:sz w:val="28"/>
        </w:rPr>
      </w:pPr>
      <w:r w:rsidRPr="005852DC">
        <w:rPr>
          <w:sz w:val="28"/>
        </w:rPr>
        <w:t>Der kleine H</w:t>
      </w:r>
      <w:r w:rsidR="004F53C8" w:rsidRPr="005852DC">
        <w:rPr>
          <w:sz w:val="28"/>
        </w:rPr>
        <w:t>a</w:t>
      </w:r>
      <w:r w:rsidRPr="005852DC">
        <w:rPr>
          <w:sz w:val="28"/>
        </w:rPr>
        <w:t>se d</w:t>
      </w:r>
      <w:r w:rsidR="004F53C8" w:rsidRPr="005852DC">
        <w:rPr>
          <w:sz w:val="28"/>
        </w:rPr>
        <w:t>a</w:t>
      </w:r>
      <w:r w:rsidRPr="005852DC">
        <w:rPr>
          <w:sz w:val="28"/>
        </w:rPr>
        <w:t>chte:</w:t>
      </w:r>
      <w:r w:rsidR="006D732C" w:rsidRPr="005852DC">
        <w:rPr>
          <w:sz w:val="28"/>
        </w:rPr>
        <w:br/>
      </w:r>
      <w:r w:rsidR="005852DC" w:rsidRPr="005852DC">
        <w:rPr>
          <w:sz w:val="28"/>
        </w:rPr>
        <w:t>„</w:t>
      </w:r>
      <w:r w:rsidR="00BB1A67" w:rsidRPr="005852DC">
        <w:rPr>
          <w:sz w:val="28"/>
        </w:rPr>
        <w:t>A</w:t>
      </w:r>
      <w:r w:rsidR="0009585A" w:rsidRPr="005852DC">
        <w:rPr>
          <w:sz w:val="28"/>
        </w:rPr>
        <w:t>lles kl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r. Ich </w:t>
      </w:r>
      <w:proofErr w:type="spellStart"/>
      <w:r w:rsidR="0009585A" w:rsidRPr="005852DC">
        <w:rPr>
          <w:sz w:val="28"/>
        </w:rPr>
        <w:t>weiss</w:t>
      </w:r>
      <w:proofErr w:type="spellEnd"/>
      <w:r w:rsidR="0009585A" w:rsidRPr="005852DC">
        <w:rPr>
          <w:sz w:val="28"/>
        </w:rPr>
        <w:t xml:space="preserve"> Bescheid.</w:t>
      </w:r>
    </w:p>
    <w:p w14:paraId="4F09267C" w14:textId="7DB02804" w:rsidR="00831F0F" w:rsidRPr="005852DC" w:rsidRDefault="009C730B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Der </w:t>
      </w:r>
      <w:proofErr w:type="spellStart"/>
      <w:r w:rsidR="000E2439" w:rsidRPr="005852DC">
        <w:rPr>
          <w:sz w:val="28"/>
        </w:rPr>
        <w:t>Kotzmotz</w:t>
      </w:r>
      <w:proofErr w:type="spellEnd"/>
      <w:r w:rsidR="0009585A" w:rsidRPr="005852DC">
        <w:rPr>
          <w:sz w:val="28"/>
        </w:rPr>
        <w:t xml:space="preserve"> w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r einf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 zu l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 xml:space="preserve">nge 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llein...</w:t>
      </w:r>
      <w:r w:rsidR="005852DC" w:rsidRPr="005852DC">
        <w:rPr>
          <w:sz w:val="28"/>
        </w:rPr>
        <w:t>“</w:t>
      </w:r>
    </w:p>
    <w:p w14:paraId="2D164940" w14:textId="77777777" w:rsidR="00CD4D25" w:rsidRPr="005852DC" w:rsidRDefault="007C1D3F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Danach </w:t>
      </w:r>
      <w:r w:rsidR="000E2439" w:rsidRPr="005852DC">
        <w:rPr>
          <w:sz w:val="28"/>
        </w:rPr>
        <w:t xml:space="preserve">schlief </w:t>
      </w:r>
      <w:r w:rsidR="004F53C8" w:rsidRPr="005852DC">
        <w:rPr>
          <w:sz w:val="28"/>
        </w:rPr>
        <w:t>a</w:t>
      </w:r>
      <w:r w:rsidR="000E2439" w:rsidRPr="005852DC">
        <w:rPr>
          <w:sz w:val="28"/>
        </w:rPr>
        <w:t>uch der H</w:t>
      </w:r>
      <w:r w:rsidR="004F53C8" w:rsidRPr="005852DC">
        <w:rPr>
          <w:sz w:val="28"/>
        </w:rPr>
        <w:t>a</w:t>
      </w:r>
      <w:r w:rsidR="000E2439" w:rsidRPr="005852DC">
        <w:rPr>
          <w:sz w:val="28"/>
        </w:rPr>
        <w:t>se ein.</w:t>
      </w:r>
    </w:p>
    <w:p w14:paraId="4B04ECCC" w14:textId="77777777" w:rsidR="00CD4D25" w:rsidRPr="005852DC" w:rsidRDefault="000E2439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Er schlief tief und fest. </w:t>
      </w:r>
      <w:r w:rsidR="006D732C" w:rsidRPr="005852DC">
        <w:rPr>
          <w:sz w:val="28"/>
        </w:rPr>
        <w:br/>
      </w:r>
      <w:r w:rsidR="00BB1A67" w:rsidRPr="005852DC">
        <w:rPr>
          <w:sz w:val="28"/>
        </w:rPr>
        <w:t>A</w:t>
      </w:r>
      <w:r w:rsidRPr="005852DC">
        <w:rPr>
          <w:sz w:val="28"/>
        </w:rPr>
        <w:t>uch der St</w:t>
      </w:r>
      <w:r w:rsidR="004F53C8" w:rsidRPr="005852DC">
        <w:rPr>
          <w:sz w:val="28"/>
        </w:rPr>
        <w:t>a</w:t>
      </w:r>
      <w:r w:rsidRPr="005852DC">
        <w:rPr>
          <w:sz w:val="28"/>
        </w:rPr>
        <w:t>ub im H</w:t>
      </w:r>
      <w:r w:rsidR="004F53C8" w:rsidRPr="005852DC">
        <w:rPr>
          <w:sz w:val="28"/>
        </w:rPr>
        <w:t>a</w:t>
      </w:r>
      <w:r w:rsidRPr="005852DC">
        <w:rPr>
          <w:sz w:val="28"/>
        </w:rPr>
        <w:t>us w</w:t>
      </w:r>
      <w:r w:rsidR="004F53C8" w:rsidRPr="005852DC">
        <w:rPr>
          <w:sz w:val="28"/>
        </w:rPr>
        <w:t>a</w:t>
      </w:r>
      <w:r w:rsidRPr="005852DC">
        <w:rPr>
          <w:sz w:val="28"/>
        </w:rPr>
        <w:t>r müde.</w:t>
      </w:r>
    </w:p>
    <w:p w14:paraId="16FD3211" w14:textId="77777777" w:rsidR="00CD4D25" w:rsidRPr="005852DC" w:rsidRDefault="000E2439" w:rsidP="00CC54A8">
      <w:pPr>
        <w:spacing w:line="360" w:lineRule="auto"/>
        <w:rPr>
          <w:sz w:val="28"/>
        </w:rPr>
      </w:pPr>
      <w:r w:rsidRPr="005852DC">
        <w:rPr>
          <w:sz w:val="28"/>
        </w:rPr>
        <w:t>Der St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ub legte sich </w:t>
      </w:r>
      <w:r w:rsidR="004F53C8" w:rsidRPr="005852DC">
        <w:rPr>
          <w:sz w:val="28"/>
        </w:rPr>
        <w:t>a</w:t>
      </w:r>
      <w:r w:rsidRPr="005852DC">
        <w:rPr>
          <w:sz w:val="28"/>
        </w:rPr>
        <w:t>uf die Möbel</w:t>
      </w:r>
      <w:r w:rsidR="0078199D" w:rsidRPr="005852DC">
        <w:rPr>
          <w:sz w:val="28"/>
        </w:rPr>
        <w:t>.</w:t>
      </w:r>
    </w:p>
    <w:p w14:paraId="7D8628E7" w14:textId="1DBC6EE3" w:rsidR="00B801E0" w:rsidRPr="005852DC" w:rsidRDefault="00352A4A" w:rsidP="00CC54A8">
      <w:pPr>
        <w:spacing w:line="360" w:lineRule="auto"/>
        <w:rPr>
          <w:sz w:val="28"/>
        </w:rPr>
      </w:pPr>
      <w:r w:rsidRPr="005852DC">
        <w:rPr>
          <w:sz w:val="28"/>
        </w:rPr>
        <w:t>Sogar auf der Nase</w:t>
      </w:r>
      <w:r w:rsidR="000E2439" w:rsidRPr="005852DC">
        <w:rPr>
          <w:sz w:val="28"/>
        </w:rPr>
        <w:t xml:space="preserve"> von </w:t>
      </w:r>
      <w:proofErr w:type="spellStart"/>
      <w:r w:rsidR="000E2439" w:rsidRPr="005852DC">
        <w:rPr>
          <w:sz w:val="28"/>
        </w:rPr>
        <w:t>Kotzmotz</w:t>
      </w:r>
      <w:proofErr w:type="spellEnd"/>
      <w:r w:rsidRPr="005852DC">
        <w:rPr>
          <w:sz w:val="28"/>
        </w:rPr>
        <w:t xml:space="preserve"> hatte es Staub.</w:t>
      </w:r>
    </w:p>
    <w:p w14:paraId="1EDC26B9" w14:textId="77777777" w:rsidR="0009585A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Und </w:t>
      </w:r>
      <w:proofErr w:type="spellStart"/>
      <w:r w:rsidRPr="005852DC">
        <w:rPr>
          <w:sz w:val="28"/>
        </w:rPr>
        <w:t>dr</w:t>
      </w:r>
      <w:r w:rsidR="004F53C8" w:rsidRPr="005852DC">
        <w:rPr>
          <w:sz w:val="28"/>
        </w:rPr>
        <w:t>a</w:t>
      </w:r>
      <w:r w:rsidRPr="005852DC">
        <w:rPr>
          <w:sz w:val="28"/>
        </w:rPr>
        <w:t>ussen</w:t>
      </w:r>
      <w:proofErr w:type="spellEnd"/>
      <w:r w:rsidRPr="005852DC">
        <w:rPr>
          <w:sz w:val="28"/>
        </w:rPr>
        <w:t xml:space="preserve"> s</w:t>
      </w:r>
      <w:r w:rsidR="004F53C8" w:rsidRPr="005852DC">
        <w:rPr>
          <w:sz w:val="28"/>
        </w:rPr>
        <w:t>a</w:t>
      </w:r>
      <w:r w:rsidRPr="005852DC">
        <w:rPr>
          <w:sz w:val="28"/>
        </w:rPr>
        <w:t>gte die Sonne zum Mond:</w:t>
      </w:r>
    </w:p>
    <w:p w14:paraId="7EC643F8" w14:textId="77777777" w:rsidR="009E70D8" w:rsidRPr="005852DC" w:rsidRDefault="009E70D8" w:rsidP="00CC54A8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r w:rsidR="0009585A" w:rsidRPr="005852DC">
        <w:rPr>
          <w:sz w:val="28"/>
        </w:rPr>
        <w:t>M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ch’s gut!</w:t>
      </w:r>
      <w:r w:rsidRPr="005852DC">
        <w:rPr>
          <w:sz w:val="28"/>
        </w:rPr>
        <w:t>“</w:t>
      </w:r>
    </w:p>
    <w:p w14:paraId="172A8D36" w14:textId="77777777" w:rsidR="0009585A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Und der Mond s</w:t>
      </w:r>
      <w:r w:rsidR="004F53C8" w:rsidRPr="005852DC">
        <w:rPr>
          <w:sz w:val="28"/>
        </w:rPr>
        <w:t>a</w:t>
      </w:r>
      <w:r w:rsidRPr="005852DC">
        <w:rPr>
          <w:sz w:val="28"/>
        </w:rPr>
        <w:t>gte zu</w:t>
      </w:r>
      <w:r w:rsidR="000E2439" w:rsidRPr="005852DC">
        <w:rPr>
          <w:sz w:val="28"/>
        </w:rPr>
        <w:t xml:space="preserve"> der Sonne</w:t>
      </w:r>
      <w:r w:rsidRPr="005852DC">
        <w:rPr>
          <w:sz w:val="28"/>
        </w:rPr>
        <w:t>:</w:t>
      </w:r>
    </w:p>
    <w:p w14:paraId="56781DDE" w14:textId="77777777" w:rsidR="0009585A" w:rsidRPr="005852DC" w:rsidRDefault="009E70D8" w:rsidP="00CC54A8">
      <w:pPr>
        <w:spacing w:line="360" w:lineRule="auto"/>
        <w:rPr>
          <w:sz w:val="28"/>
        </w:rPr>
      </w:pPr>
      <w:r w:rsidRPr="005852DC">
        <w:rPr>
          <w:sz w:val="28"/>
        </w:rPr>
        <w:t>„</w:t>
      </w:r>
      <w:r w:rsidR="0009585A" w:rsidRPr="005852DC">
        <w:rPr>
          <w:sz w:val="28"/>
        </w:rPr>
        <w:t>Gute N</w:t>
      </w:r>
      <w:r w:rsidR="004F53C8" w:rsidRPr="005852DC">
        <w:rPr>
          <w:sz w:val="28"/>
        </w:rPr>
        <w:t>a</w:t>
      </w:r>
      <w:r w:rsidR="0009585A" w:rsidRPr="005852DC">
        <w:rPr>
          <w:sz w:val="28"/>
        </w:rPr>
        <w:t>cht!</w:t>
      </w:r>
      <w:r w:rsidRPr="005852DC">
        <w:rPr>
          <w:sz w:val="28"/>
        </w:rPr>
        <w:t>“</w:t>
      </w:r>
    </w:p>
    <w:p w14:paraId="1A5C1AA9" w14:textId="73F17768" w:rsidR="004E108B" w:rsidRPr="005852DC" w:rsidRDefault="0009585A" w:rsidP="005852DC">
      <w:pPr>
        <w:spacing w:line="360" w:lineRule="auto"/>
        <w:rPr>
          <w:sz w:val="28"/>
        </w:rPr>
      </w:pPr>
      <w:r w:rsidRPr="005852DC">
        <w:rPr>
          <w:sz w:val="28"/>
        </w:rPr>
        <w:t xml:space="preserve">Und </w:t>
      </w:r>
      <w:r w:rsidR="007C1D3F" w:rsidRPr="005852DC">
        <w:rPr>
          <w:sz w:val="28"/>
        </w:rPr>
        <w:t>später</w:t>
      </w:r>
      <w:r w:rsidRPr="005852DC">
        <w:rPr>
          <w:sz w:val="28"/>
        </w:rPr>
        <w:t xml:space="preserve"> ging </w:t>
      </w:r>
      <w:r w:rsidR="000E2439" w:rsidRPr="005852DC">
        <w:rPr>
          <w:sz w:val="28"/>
        </w:rPr>
        <w:t>die Sonne</w:t>
      </w:r>
      <w:r w:rsidRPr="005852DC">
        <w:rPr>
          <w:sz w:val="28"/>
        </w:rPr>
        <w:t xml:space="preserve"> schl</w:t>
      </w:r>
      <w:r w:rsidR="004F53C8" w:rsidRPr="005852DC">
        <w:rPr>
          <w:sz w:val="28"/>
        </w:rPr>
        <w:t>a</w:t>
      </w:r>
      <w:r w:rsidRPr="005852DC">
        <w:rPr>
          <w:sz w:val="28"/>
        </w:rPr>
        <w:t>fen</w:t>
      </w:r>
      <w:r w:rsidR="004E108B" w:rsidRPr="005852DC">
        <w:rPr>
          <w:sz w:val="28"/>
        </w:rPr>
        <w:t xml:space="preserve"> </w:t>
      </w:r>
      <w:r w:rsidRPr="005852DC">
        <w:rPr>
          <w:sz w:val="28"/>
        </w:rPr>
        <w:t xml:space="preserve">und der Mond ging 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n seine </w:t>
      </w:r>
      <w:r w:rsidR="00BB1A67" w:rsidRPr="005852DC">
        <w:rPr>
          <w:sz w:val="28"/>
        </w:rPr>
        <w:t>A</w:t>
      </w:r>
      <w:r w:rsidRPr="005852DC">
        <w:rPr>
          <w:sz w:val="28"/>
        </w:rPr>
        <w:t>rbeit.</w:t>
      </w:r>
    </w:p>
    <w:p w14:paraId="380BD5D2" w14:textId="38C2823E" w:rsidR="0009585A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 xml:space="preserve">Und </w:t>
      </w:r>
      <w:r w:rsidR="000E2439" w:rsidRPr="005852DC">
        <w:rPr>
          <w:sz w:val="28"/>
        </w:rPr>
        <w:t xml:space="preserve">eine kleine </w:t>
      </w:r>
      <w:r w:rsidRPr="005852DC">
        <w:rPr>
          <w:sz w:val="28"/>
        </w:rPr>
        <w:t>Fliege summte noch ein</w:t>
      </w:r>
      <w:r w:rsidR="00CD4D25" w:rsidRPr="005852DC">
        <w:rPr>
          <w:sz w:val="28"/>
        </w:rPr>
        <w:t>m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l: </w:t>
      </w:r>
      <w:r w:rsidR="00071736" w:rsidRPr="005852DC">
        <w:rPr>
          <w:sz w:val="28"/>
        </w:rPr>
        <w:br/>
      </w:r>
      <w:r w:rsidR="009E70D8" w:rsidRPr="005852DC">
        <w:rPr>
          <w:sz w:val="28"/>
        </w:rPr>
        <w:t>„</w:t>
      </w:r>
      <w:r w:rsidR="000E2439" w:rsidRPr="005852DC">
        <w:rPr>
          <w:sz w:val="28"/>
        </w:rPr>
        <w:t>MO-N</w:t>
      </w:r>
      <w:r w:rsidR="00BB1A67" w:rsidRPr="005852DC">
        <w:rPr>
          <w:sz w:val="28"/>
        </w:rPr>
        <w:t>A</w:t>
      </w:r>
      <w:r w:rsidR="000E2439" w:rsidRPr="005852DC">
        <w:rPr>
          <w:sz w:val="28"/>
        </w:rPr>
        <w:t>-RO-S</w:t>
      </w:r>
      <w:r w:rsidR="00BB1A67" w:rsidRPr="005852DC">
        <w:rPr>
          <w:sz w:val="28"/>
        </w:rPr>
        <w:t>A</w:t>
      </w:r>
      <w:r w:rsidR="000E2439" w:rsidRPr="005852DC">
        <w:rPr>
          <w:sz w:val="28"/>
        </w:rPr>
        <w:t>-DE</w:t>
      </w:r>
      <w:r w:rsidR="0078199D" w:rsidRPr="005852DC">
        <w:rPr>
          <w:sz w:val="28"/>
        </w:rPr>
        <w:t>-</w:t>
      </w:r>
      <w:r w:rsidR="000E2439" w:rsidRPr="005852DC">
        <w:rPr>
          <w:sz w:val="28"/>
        </w:rPr>
        <w:t>L</w:t>
      </w:r>
      <w:r w:rsidR="00BB1A67" w:rsidRPr="005852DC">
        <w:rPr>
          <w:sz w:val="28"/>
        </w:rPr>
        <w:t>A</w:t>
      </w:r>
      <w:r w:rsidR="009E70D8" w:rsidRPr="005852DC">
        <w:rPr>
          <w:sz w:val="28"/>
        </w:rPr>
        <w:t>!“</w:t>
      </w:r>
    </w:p>
    <w:p w14:paraId="3916B53A" w14:textId="77777777" w:rsidR="0009585A" w:rsidRPr="005852DC" w:rsidRDefault="007C1D3F" w:rsidP="00CC54A8">
      <w:pPr>
        <w:spacing w:line="360" w:lineRule="auto"/>
        <w:rPr>
          <w:sz w:val="28"/>
        </w:rPr>
      </w:pPr>
      <w:r w:rsidRPr="005852DC">
        <w:rPr>
          <w:sz w:val="28"/>
        </w:rPr>
        <w:t>S</w:t>
      </w:r>
      <w:r w:rsidR="0009585A" w:rsidRPr="005852DC">
        <w:rPr>
          <w:sz w:val="28"/>
        </w:rPr>
        <w:t xml:space="preserve">ie </w:t>
      </w:r>
      <w:r w:rsidRPr="005852DC">
        <w:rPr>
          <w:sz w:val="28"/>
        </w:rPr>
        <w:t xml:space="preserve">faltete </w:t>
      </w:r>
      <w:r w:rsidR="0009585A" w:rsidRPr="005852DC">
        <w:rPr>
          <w:sz w:val="28"/>
        </w:rPr>
        <w:t xml:space="preserve">ihre </w:t>
      </w:r>
      <w:r w:rsidR="000E2439" w:rsidRPr="005852DC">
        <w:rPr>
          <w:sz w:val="28"/>
        </w:rPr>
        <w:t xml:space="preserve">kleinen Flügel </w:t>
      </w:r>
      <w:r w:rsidR="004F53C8" w:rsidRPr="005852DC">
        <w:rPr>
          <w:sz w:val="28"/>
        </w:rPr>
        <w:t>a</w:t>
      </w:r>
      <w:r w:rsidR="000E2439" w:rsidRPr="005852DC">
        <w:rPr>
          <w:sz w:val="28"/>
        </w:rPr>
        <w:t xml:space="preserve">uf </w:t>
      </w:r>
      <w:r w:rsidR="0009585A" w:rsidRPr="005852DC">
        <w:rPr>
          <w:sz w:val="28"/>
        </w:rPr>
        <w:t xml:space="preserve">und flog </w:t>
      </w:r>
      <w:r w:rsidR="000E2439" w:rsidRPr="005852DC">
        <w:rPr>
          <w:sz w:val="28"/>
        </w:rPr>
        <w:t xml:space="preserve">weg. </w:t>
      </w:r>
    </w:p>
    <w:p w14:paraId="3733470A" w14:textId="77777777" w:rsidR="0009585A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Und der Mond kuschelte sich in die Wolken.</w:t>
      </w:r>
    </w:p>
    <w:p w14:paraId="453923B9" w14:textId="77777777" w:rsidR="0009585A" w:rsidRPr="005852DC" w:rsidRDefault="0009585A" w:rsidP="00CC54A8">
      <w:pPr>
        <w:spacing w:line="360" w:lineRule="auto"/>
        <w:rPr>
          <w:sz w:val="28"/>
        </w:rPr>
      </w:pPr>
      <w:r w:rsidRPr="005852DC">
        <w:rPr>
          <w:sz w:val="28"/>
        </w:rPr>
        <w:t>Und die N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cht legte </w:t>
      </w:r>
      <w:r w:rsidR="0078199D" w:rsidRPr="005852DC">
        <w:rPr>
          <w:sz w:val="28"/>
        </w:rPr>
        <w:t xml:space="preserve">sich wie eine </w:t>
      </w:r>
      <w:r w:rsidRPr="005852DC">
        <w:rPr>
          <w:sz w:val="28"/>
        </w:rPr>
        <w:t>w</w:t>
      </w:r>
      <w:r w:rsidR="004F53C8" w:rsidRPr="005852DC">
        <w:rPr>
          <w:sz w:val="28"/>
        </w:rPr>
        <w:t>a</w:t>
      </w:r>
      <w:r w:rsidRPr="005852DC">
        <w:rPr>
          <w:sz w:val="28"/>
        </w:rPr>
        <w:t xml:space="preserve">rme Decke über </w:t>
      </w:r>
      <w:r w:rsidR="00B801E0" w:rsidRPr="005852DC">
        <w:rPr>
          <w:sz w:val="28"/>
        </w:rPr>
        <w:br/>
      </w:r>
      <w:r w:rsidRPr="005852DC">
        <w:rPr>
          <w:sz w:val="28"/>
        </w:rPr>
        <w:t>d</w:t>
      </w:r>
      <w:r w:rsidR="004F53C8" w:rsidRPr="005852DC">
        <w:rPr>
          <w:sz w:val="28"/>
        </w:rPr>
        <w:t>a</w:t>
      </w:r>
      <w:r w:rsidRPr="005852DC">
        <w:rPr>
          <w:sz w:val="28"/>
        </w:rPr>
        <w:t>s H</w:t>
      </w:r>
      <w:r w:rsidR="004F53C8" w:rsidRPr="005852DC">
        <w:rPr>
          <w:sz w:val="28"/>
        </w:rPr>
        <w:t>a</w:t>
      </w:r>
      <w:r w:rsidRPr="005852DC">
        <w:rPr>
          <w:sz w:val="28"/>
        </w:rPr>
        <w:t>us.</w:t>
      </w:r>
    </w:p>
    <w:sectPr w:rsidR="0009585A" w:rsidRPr="005852DC" w:rsidSect="005F52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417" w:right="1417" w:bottom="1134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1A7E9B" w14:textId="77777777" w:rsidR="00247D19" w:rsidRDefault="00247D19">
      <w:r>
        <w:separator/>
      </w:r>
    </w:p>
  </w:endnote>
  <w:endnote w:type="continuationSeparator" w:id="0">
    <w:p w14:paraId="7EC1C0E9" w14:textId="77777777" w:rsidR="00247D19" w:rsidRDefault="00247D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21928D" w14:textId="77777777" w:rsidR="004F53C8" w:rsidRDefault="004F53C8" w:rsidP="005852DC">
    <w:pPr>
      <w:pStyle w:val="Fuzeile"/>
      <w:framePr w:wrap="none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36FFE658" w14:textId="77777777" w:rsidR="004F53C8" w:rsidRDefault="004F53C8" w:rsidP="005852DC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Formata-Light" w:hAnsi="Formata-Light" w:cs="Formata-Light"/>
        <w:sz w:val="14"/>
        <w:szCs w:val="14"/>
      </w:rPr>
      <w:id w:val="1151949599"/>
      <w:docPartObj>
        <w:docPartGallery w:val="Page Numbers (Bottom of Page)"/>
        <w:docPartUnique/>
      </w:docPartObj>
    </w:sdtPr>
    <w:sdtEndPr/>
    <w:sdtContent>
      <w:p w14:paraId="524F3914" w14:textId="7DF147B3" w:rsidR="005852DC" w:rsidRPr="005852DC" w:rsidRDefault="005852DC" w:rsidP="000E7C52">
        <w:pPr>
          <w:pStyle w:val="Fuzeile"/>
          <w:framePr w:wrap="none" w:vAnchor="text" w:hAnchor="margin" w:xAlign="right" w:y="1"/>
          <w:rPr>
            <w:rFonts w:ascii="Formata-Light" w:hAnsi="Formata-Light" w:cs="Formata-Light"/>
            <w:sz w:val="14"/>
            <w:szCs w:val="14"/>
          </w:rPr>
        </w:pPr>
        <w:r w:rsidRPr="005852DC">
          <w:rPr>
            <w:rFonts w:ascii="Formata-Light" w:hAnsi="Formata-Light" w:cs="Formata-Light"/>
            <w:sz w:val="14"/>
            <w:szCs w:val="14"/>
          </w:rPr>
          <w:fldChar w:fldCharType="begin"/>
        </w:r>
        <w:r w:rsidRPr="005852DC">
          <w:rPr>
            <w:rFonts w:ascii="Formata-Light" w:hAnsi="Formata-Light" w:cs="Formata-Light"/>
            <w:sz w:val="14"/>
            <w:szCs w:val="14"/>
          </w:rPr>
          <w:instrText xml:space="preserve"> PAGE </w:instrText>
        </w:r>
        <w:r w:rsidRPr="005852DC">
          <w:rPr>
            <w:rFonts w:ascii="Formata-Light" w:hAnsi="Formata-Light" w:cs="Formata-Light"/>
            <w:sz w:val="14"/>
            <w:szCs w:val="14"/>
          </w:rPr>
          <w:fldChar w:fldCharType="separate"/>
        </w:r>
        <w:r w:rsidRPr="005852DC">
          <w:rPr>
            <w:rFonts w:ascii="Formata-Light" w:hAnsi="Formata-Light" w:cs="Formata-Light"/>
            <w:sz w:val="14"/>
            <w:szCs w:val="14"/>
          </w:rPr>
          <w:t>1</w:t>
        </w:r>
        <w:r w:rsidRPr="005852DC">
          <w:rPr>
            <w:rFonts w:ascii="Formata-Light" w:hAnsi="Formata-Light" w:cs="Formata-Light"/>
            <w:sz w:val="14"/>
            <w:szCs w:val="14"/>
          </w:rPr>
          <w:fldChar w:fldCharType="end"/>
        </w:r>
      </w:p>
    </w:sdtContent>
  </w:sdt>
  <w:p w14:paraId="5DD586EA" w14:textId="0A8799D4" w:rsidR="005852DC" w:rsidRDefault="005852DC">
    <w:pPr>
      <w:pStyle w:val="Fuzeile"/>
    </w:pPr>
    <w:r>
      <w:rPr>
        <w:rFonts w:ascii="Formata-Light" w:hAnsi="Formata-Light" w:cs="Formata-Light"/>
        <w:sz w:val="14"/>
        <w:szCs w:val="14"/>
      </w:rPr>
      <w:t>Geschichten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G</w:t>
    </w:r>
    <w:r>
      <w:rPr>
        <w:rFonts w:ascii="Formata-Light" w:hAnsi="Formata-Light" w:cs="Formata-Light"/>
        <w:color w:val="0089D8"/>
        <w:sz w:val="14"/>
        <w:szCs w:val="14"/>
      </w:rPr>
      <w:t xml:space="preserve"> </w:t>
    </w:r>
    <w:r w:rsidRPr="00EF360B">
      <w:rPr>
        <w:rFonts w:ascii="Formata-Light" w:hAnsi="Formata-Light" w:cs="Formata-Light"/>
        <w:color w:val="000000" w:themeColor="text1"/>
        <w:sz w:val="14"/>
        <w:szCs w:val="14"/>
      </w:rPr>
      <w:t xml:space="preserve">v </w:t>
    </w:r>
    <w:proofErr w:type="gramStart"/>
    <w:r>
      <w:rPr>
        <w:rFonts w:ascii="Formata-Light" w:hAnsi="Formata-Light" w:cs="Formata-Light"/>
        <w:sz w:val="14"/>
        <w:szCs w:val="14"/>
      </w:rPr>
      <w:t>|  www.bewegte-geschichten.ch</w:t>
    </w:r>
    <w:proofErr w:type="gram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="Formata-Light" w:hAnsi="Formata-Light" w:cs="Formata-Light"/>
        <w:sz w:val="14"/>
        <w:szCs w:val="14"/>
      </w:rPr>
      <w:id w:val="1330484350"/>
      <w:docPartObj>
        <w:docPartGallery w:val="Page Numbers (Bottom of Page)"/>
        <w:docPartUnique/>
      </w:docPartObj>
    </w:sdtPr>
    <w:sdtEndPr/>
    <w:sdtContent>
      <w:p w14:paraId="0519203E" w14:textId="77777777" w:rsidR="005F528E" w:rsidRPr="005852DC" w:rsidRDefault="005F528E" w:rsidP="005F528E">
        <w:pPr>
          <w:pStyle w:val="Fuzeile"/>
          <w:framePr w:wrap="none" w:vAnchor="text" w:hAnchor="margin" w:xAlign="right" w:y="1"/>
          <w:rPr>
            <w:rFonts w:ascii="Formata-Light" w:hAnsi="Formata-Light" w:cs="Formata-Light"/>
            <w:sz w:val="14"/>
            <w:szCs w:val="14"/>
          </w:rPr>
        </w:pPr>
        <w:r w:rsidRPr="005852DC">
          <w:rPr>
            <w:rFonts w:ascii="Formata-Light" w:hAnsi="Formata-Light" w:cs="Formata-Light"/>
            <w:sz w:val="14"/>
            <w:szCs w:val="14"/>
          </w:rPr>
          <w:fldChar w:fldCharType="begin"/>
        </w:r>
        <w:r w:rsidRPr="005852DC">
          <w:rPr>
            <w:rFonts w:ascii="Formata-Light" w:hAnsi="Formata-Light" w:cs="Formata-Light"/>
            <w:sz w:val="14"/>
            <w:szCs w:val="14"/>
          </w:rPr>
          <w:instrText xml:space="preserve"> PAGE </w:instrText>
        </w:r>
        <w:r w:rsidRPr="005852DC">
          <w:rPr>
            <w:rFonts w:ascii="Formata-Light" w:hAnsi="Formata-Light" w:cs="Formata-Light"/>
            <w:sz w:val="14"/>
            <w:szCs w:val="14"/>
          </w:rPr>
          <w:fldChar w:fldCharType="separate"/>
        </w:r>
        <w:r>
          <w:rPr>
            <w:rFonts w:ascii="Formata-Light" w:hAnsi="Formata-Light" w:cs="Formata-Light"/>
            <w:sz w:val="14"/>
            <w:szCs w:val="14"/>
          </w:rPr>
          <w:t>1</w:t>
        </w:r>
        <w:r w:rsidRPr="005852DC">
          <w:rPr>
            <w:rFonts w:ascii="Formata-Light" w:hAnsi="Formata-Light" w:cs="Formata-Light"/>
            <w:sz w:val="14"/>
            <w:szCs w:val="14"/>
          </w:rPr>
          <w:fldChar w:fldCharType="end"/>
        </w:r>
      </w:p>
    </w:sdtContent>
  </w:sdt>
  <w:p w14:paraId="26EAB1ED" w14:textId="223801C3" w:rsidR="005F528E" w:rsidRDefault="005F528E">
    <w:pPr>
      <w:pStyle w:val="Fuzeile"/>
    </w:pPr>
    <w:r>
      <w:rPr>
        <w:rFonts w:ascii="Formata-Light" w:hAnsi="Formata-Light" w:cs="Formata-Light"/>
        <w:sz w:val="14"/>
        <w:szCs w:val="14"/>
      </w:rPr>
      <w:t>Geschichten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G</w:t>
    </w:r>
    <w:r>
      <w:rPr>
        <w:rFonts w:ascii="Formata-Light" w:hAnsi="Formata-Light" w:cs="Formata-Light"/>
        <w:color w:val="0089D8"/>
        <w:sz w:val="14"/>
        <w:szCs w:val="14"/>
      </w:rPr>
      <w:t xml:space="preserve"> </w:t>
    </w:r>
    <w:r w:rsidRPr="00EF360B">
      <w:rPr>
        <w:rFonts w:ascii="Formata-Light" w:hAnsi="Formata-Light" w:cs="Formata-Light"/>
        <w:color w:val="000000" w:themeColor="text1"/>
        <w:sz w:val="14"/>
        <w:szCs w:val="14"/>
      </w:rPr>
      <w:t xml:space="preserve">v </w:t>
    </w:r>
    <w:proofErr w:type="gramStart"/>
    <w:r>
      <w:rPr>
        <w:rFonts w:ascii="Formata-Light" w:hAnsi="Formata-Light" w:cs="Formata-Light"/>
        <w:sz w:val="14"/>
        <w:szCs w:val="14"/>
      </w:rPr>
      <w:t>|  www.bewegte-geschichten.ch</w:t>
    </w:r>
    <w:proofErr w:type="gram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53DD05" w14:textId="77777777" w:rsidR="00247D19" w:rsidRDefault="00247D19">
      <w:r>
        <w:separator/>
      </w:r>
    </w:p>
  </w:footnote>
  <w:footnote w:type="continuationSeparator" w:id="0">
    <w:p w14:paraId="3F012869" w14:textId="77777777" w:rsidR="00247D19" w:rsidRDefault="00247D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6BCF45" w14:textId="26C56B15" w:rsidR="005F528E" w:rsidRPr="005F528E" w:rsidRDefault="003A41B9" w:rsidP="005F528E">
    <w:pPr>
      <w:pStyle w:val="KeinAbsatzformat"/>
      <w:tabs>
        <w:tab w:val="left" w:pos="1800"/>
        <w:tab w:val="left" w:pos="2080"/>
        <w:tab w:val="left" w:pos="4740"/>
        <w:tab w:val="right" w:pos="5940"/>
      </w:tabs>
      <w:ind w:left="142" w:hanging="142"/>
      <w:jc w:val="right"/>
      <w:rPr>
        <w:rFonts w:ascii="Formata-Light" w:hAnsi="Formata-Light" w:cs="Formata-Light"/>
        <w:sz w:val="14"/>
        <w:szCs w:val="14"/>
      </w:rPr>
    </w:pPr>
    <w:r>
      <w:rPr>
        <w:rFonts w:ascii="Formata-Medium" w:hAnsi="Formata-Medium" w:cs="Formata-Medium"/>
        <w:color w:val="FF6D00"/>
        <w:sz w:val="14"/>
        <w:szCs w:val="14"/>
      </w:rPr>
      <w:t>G</w:t>
    </w:r>
    <w:r>
      <w:rPr>
        <w:rFonts w:ascii="Formata-Light" w:hAnsi="Formata-Light" w:cs="Formata-Light"/>
        <w:color w:val="0089D8"/>
        <w:sz w:val="14"/>
        <w:szCs w:val="14"/>
      </w:rPr>
      <w:t xml:space="preserve"> </w:t>
    </w:r>
    <w:proofErr w:type="gramStart"/>
    <w:r w:rsidRPr="00EF360B">
      <w:rPr>
        <w:rFonts w:ascii="Formata-Light" w:hAnsi="Formata-Light" w:cs="Formata-Light"/>
        <w:color w:val="000000" w:themeColor="text1"/>
        <w:sz w:val="14"/>
        <w:szCs w:val="14"/>
      </w:rPr>
      <w:t>v</w:t>
    </w:r>
    <w:r w:rsidR="005F528E">
      <w:rPr>
        <w:rFonts w:ascii="Formata-Light" w:hAnsi="Formata-Light" w:cs="Formata-Light"/>
        <w:color w:val="0089D8"/>
        <w:sz w:val="14"/>
        <w:szCs w:val="14"/>
      </w:rPr>
      <w:t xml:space="preserve"> </w:t>
    </w:r>
    <w:r w:rsidR="005F528E">
      <w:rPr>
        <w:rFonts w:ascii="Formata-Light" w:hAnsi="Formata-Light" w:cs="Formata-Light"/>
        <w:sz w:val="14"/>
        <w:szCs w:val="14"/>
      </w:rPr>
      <w:t xml:space="preserve"> |</w:t>
    </w:r>
    <w:proofErr w:type="gramEnd"/>
    <w:r w:rsidR="005F528E">
      <w:rPr>
        <w:rFonts w:ascii="Formata-Light" w:hAnsi="Formata-Light" w:cs="Formata-Light"/>
        <w:sz w:val="14"/>
        <w:szCs w:val="14"/>
      </w:rPr>
      <w:t xml:space="preserve">  </w:t>
    </w:r>
    <w:proofErr w:type="spellStart"/>
    <w:r w:rsidR="005F528E">
      <w:rPr>
        <w:rFonts w:ascii="Formata-Light" w:hAnsi="Formata-Light" w:cs="Formata-Light"/>
        <w:sz w:val="14"/>
        <w:szCs w:val="14"/>
      </w:rPr>
      <w:t>Kotzmotz</w:t>
    </w:r>
    <w:proofErr w:type="spellEnd"/>
    <w:r w:rsidR="005F528E">
      <w:rPr>
        <w:rFonts w:ascii="Formata-Light" w:hAnsi="Formata-Light" w:cs="Formata-Light"/>
        <w:sz w:val="14"/>
        <w:szCs w:val="14"/>
      </w:rPr>
      <w:t xml:space="preserve"> der Zauberer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F13AB6" w14:textId="6488E867" w:rsidR="005F528E" w:rsidRDefault="00797971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348A20A" wp14:editId="19297F91">
          <wp:simplePos x="0" y="0"/>
          <wp:positionH relativeFrom="column">
            <wp:posOffset>-906838</wp:posOffset>
          </wp:positionH>
          <wp:positionV relativeFrom="paragraph">
            <wp:posOffset>-449003</wp:posOffset>
          </wp:positionV>
          <wp:extent cx="7562552" cy="1836000"/>
          <wp:effectExtent l="0" t="0" r="0" b="5715"/>
          <wp:wrapSquare wrapText="bothSides"/>
          <wp:docPr id="1" name="Grafik 1" descr="Ein Bild, das Screenshot, Zeichnung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otzmotz_lrs_tex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552" cy="18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2073744"/>
    <w:multiLevelType w:val="hybridMultilevel"/>
    <w:tmpl w:val="DD4EB95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B66723"/>
    <w:multiLevelType w:val="hybridMultilevel"/>
    <w:tmpl w:val="D1309D3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3"/>
  <w:proofState w:spelling="clean" w:grammar="clean"/>
  <w:attachedTemplate r:id="rId1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CD9"/>
    <w:rsid w:val="00004B64"/>
    <w:rsid w:val="00033E58"/>
    <w:rsid w:val="00050E4E"/>
    <w:rsid w:val="00071736"/>
    <w:rsid w:val="000922A9"/>
    <w:rsid w:val="0009585A"/>
    <w:rsid w:val="000E0300"/>
    <w:rsid w:val="000E2439"/>
    <w:rsid w:val="001007E4"/>
    <w:rsid w:val="00131C09"/>
    <w:rsid w:val="001355ED"/>
    <w:rsid w:val="001448DA"/>
    <w:rsid w:val="001474FF"/>
    <w:rsid w:val="00147C8A"/>
    <w:rsid w:val="00182E89"/>
    <w:rsid w:val="001D2AD2"/>
    <w:rsid w:val="001F737E"/>
    <w:rsid w:val="00203ACE"/>
    <w:rsid w:val="00225BAC"/>
    <w:rsid w:val="002367B4"/>
    <w:rsid w:val="00244BCF"/>
    <w:rsid w:val="00247D19"/>
    <w:rsid w:val="00265B65"/>
    <w:rsid w:val="00272599"/>
    <w:rsid w:val="00292206"/>
    <w:rsid w:val="002A1112"/>
    <w:rsid w:val="002A3895"/>
    <w:rsid w:val="002A461B"/>
    <w:rsid w:val="002D357B"/>
    <w:rsid w:val="002F21C6"/>
    <w:rsid w:val="002F57B2"/>
    <w:rsid w:val="00326ED4"/>
    <w:rsid w:val="00337134"/>
    <w:rsid w:val="00342B81"/>
    <w:rsid w:val="00350C28"/>
    <w:rsid w:val="00352A4A"/>
    <w:rsid w:val="00356CFC"/>
    <w:rsid w:val="00374DC5"/>
    <w:rsid w:val="00377EF6"/>
    <w:rsid w:val="003856F1"/>
    <w:rsid w:val="0038676B"/>
    <w:rsid w:val="00387031"/>
    <w:rsid w:val="003A0F0A"/>
    <w:rsid w:val="003A41B9"/>
    <w:rsid w:val="003B6AE6"/>
    <w:rsid w:val="004044B1"/>
    <w:rsid w:val="004424D6"/>
    <w:rsid w:val="00446DC4"/>
    <w:rsid w:val="004502AD"/>
    <w:rsid w:val="00453DB4"/>
    <w:rsid w:val="00455B72"/>
    <w:rsid w:val="004B4450"/>
    <w:rsid w:val="004D30A7"/>
    <w:rsid w:val="004D6DF5"/>
    <w:rsid w:val="004E108B"/>
    <w:rsid w:val="004F53C8"/>
    <w:rsid w:val="005041C9"/>
    <w:rsid w:val="00507152"/>
    <w:rsid w:val="00533A3F"/>
    <w:rsid w:val="00557C55"/>
    <w:rsid w:val="005852DC"/>
    <w:rsid w:val="0058721E"/>
    <w:rsid w:val="005E7A6B"/>
    <w:rsid w:val="005F528E"/>
    <w:rsid w:val="005F5AAA"/>
    <w:rsid w:val="0060359E"/>
    <w:rsid w:val="0062183C"/>
    <w:rsid w:val="00641AF3"/>
    <w:rsid w:val="00686CED"/>
    <w:rsid w:val="006927A6"/>
    <w:rsid w:val="006A1669"/>
    <w:rsid w:val="006D1741"/>
    <w:rsid w:val="006D732C"/>
    <w:rsid w:val="00735567"/>
    <w:rsid w:val="00743780"/>
    <w:rsid w:val="00755387"/>
    <w:rsid w:val="00765097"/>
    <w:rsid w:val="00775BD3"/>
    <w:rsid w:val="0078199D"/>
    <w:rsid w:val="00797971"/>
    <w:rsid w:val="007C1D3F"/>
    <w:rsid w:val="007C5618"/>
    <w:rsid w:val="007D2FC7"/>
    <w:rsid w:val="00831F0F"/>
    <w:rsid w:val="00842F32"/>
    <w:rsid w:val="008611BB"/>
    <w:rsid w:val="00872F5C"/>
    <w:rsid w:val="0088759F"/>
    <w:rsid w:val="008A4EB8"/>
    <w:rsid w:val="008C0E75"/>
    <w:rsid w:val="008D3790"/>
    <w:rsid w:val="00916C30"/>
    <w:rsid w:val="00916EC6"/>
    <w:rsid w:val="00932011"/>
    <w:rsid w:val="00965F00"/>
    <w:rsid w:val="009A1BA2"/>
    <w:rsid w:val="009A2B68"/>
    <w:rsid w:val="009C730B"/>
    <w:rsid w:val="009E70D8"/>
    <w:rsid w:val="009E7E52"/>
    <w:rsid w:val="009F03CC"/>
    <w:rsid w:val="00A0715E"/>
    <w:rsid w:val="00A1010E"/>
    <w:rsid w:val="00A8248A"/>
    <w:rsid w:val="00A9388F"/>
    <w:rsid w:val="00AA37FD"/>
    <w:rsid w:val="00AA551D"/>
    <w:rsid w:val="00AB5A7B"/>
    <w:rsid w:val="00AC4380"/>
    <w:rsid w:val="00AF493B"/>
    <w:rsid w:val="00AF6CA8"/>
    <w:rsid w:val="00B801E0"/>
    <w:rsid w:val="00B933AD"/>
    <w:rsid w:val="00BB00F2"/>
    <w:rsid w:val="00BB1A67"/>
    <w:rsid w:val="00BC7ADA"/>
    <w:rsid w:val="00BF0CD9"/>
    <w:rsid w:val="00C05545"/>
    <w:rsid w:val="00C20E19"/>
    <w:rsid w:val="00C31143"/>
    <w:rsid w:val="00C8796A"/>
    <w:rsid w:val="00C9232C"/>
    <w:rsid w:val="00CA26DA"/>
    <w:rsid w:val="00CC54A8"/>
    <w:rsid w:val="00CD4D25"/>
    <w:rsid w:val="00CF46B3"/>
    <w:rsid w:val="00D077A8"/>
    <w:rsid w:val="00D31532"/>
    <w:rsid w:val="00D40AD9"/>
    <w:rsid w:val="00D47B34"/>
    <w:rsid w:val="00D665F5"/>
    <w:rsid w:val="00D809F2"/>
    <w:rsid w:val="00DA2330"/>
    <w:rsid w:val="00DB12EB"/>
    <w:rsid w:val="00DF6761"/>
    <w:rsid w:val="00E20493"/>
    <w:rsid w:val="00E316B9"/>
    <w:rsid w:val="00E32FB0"/>
    <w:rsid w:val="00E612F5"/>
    <w:rsid w:val="00E64E55"/>
    <w:rsid w:val="00EA548E"/>
    <w:rsid w:val="00EC3ADF"/>
    <w:rsid w:val="00ED68C2"/>
    <w:rsid w:val="00F0110F"/>
    <w:rsid w:val="00F70BE0"/>
    <w:rsid w:val="00FE3151"/>
    <w:rsid w:val="00FF498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DD691AD"/>
  <w15:docId w15:val="{F8E9DE48-F261-4B88-9D59-EE7831A15E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B7D56"/>
    <w:rPr>
      <w:sz w:val="24"/>
      <w:szCs w:val="24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A230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Fuzeile">
    <w:name w:val="footer"/>
    <w:basedOn w:val="Standard"/>
    <w:link w:val="FuzeileZchn"/>
    <w:uiPriority w:val="99"/>
    <w:unhideWhenUsed/>
    <w:rsid w:val="00F731A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731A0"/>
    <w:rPr>
      <w:sz w:val="24"/>
      <w:szCs w:val="24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F731A0"/>
  </w:style>
  <w:style w:type="paragraph" w:styleId="Sprechblasentext">
    <w:name w:val="Balloon Text"/>
    <w:basedOn w:val="Standard"/>
    <w:semiHidden/>
    <w:rsid w:val="0041162E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686CE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86CED"/>
    <w:rPr>
      <w:sz w:val="24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765097"/>
    <w:pPr>
      <w:ind w:left="720"/>
      <w:contextualSpacing/>
    </w:pPr>
  </w:style>
  <w:style w:type="paragraph" w:customStyle="1" w:styleId="KeinAbsatzformat">
    <w:name w:val="[Kein Absatzformat]"/>
    <w:rsid w:val="005F52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DOKUME~1\Carlo\LOKALE~1\Temp\Geschichten_Klassierung_Vorlage_BG.do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B86ABF-E011-E140-9932-E71BFCCF4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C:\DOKUME~1\Carlo\LOKALE~1\Temp\Geschichten_Klassierung_Vorlage_BG.dot</Template>
  <TotalTime>0</TotalTime>
  <Pages>8</Pages>
  <Words>1299</Words>
  <Characters>8188</Characters>
  <Application>Microsoft Office Word</Application>
  <DocSecurity>0</DocSecurity>
  <Lines>68</Lines>
  <Paragraphs>18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Themen:</vt:lpstr>
      <vt:lpstr>Themen:</vt:lpstr>
    </vt:vector>
  </TitlesOfParts>
  <Company>reto pfirter</Company>
  <LinksUpToDate>false</LinksUpToDate>
  <CharactersWithSpaces>9469</CharactersWithSpaces>
  <SharedDoc>false</SharedDoc>
  <HLinks>
    <vt:vector size="48" baseType="variant">
      <vt:variant>
        <vt:i4>6684787</vt:i4>
      </vt:variant>
      <vt:variant>
        <vt:i4>6764</vt:i4>
      </vt:variant>
      <vt:variant>
        <vt:i4>1025</vt:i4>
      </vt:variant>
      <vt:variant>
        <vt:i4>1</vt:i4>
      </vt:variant>
      <vt:variant>
        <vt:lpwstr>bege_icon_k_rgb_25mm</vt:lpwstr>
      </vt:variant>
      <vt:variant>
        <vt:lpwstr/>
      </vt:variant>
      <vt:variant>
        <vt:i4>6684787</vt:i4>
      </vt:variant>
      <vt:variant>
        <vt:i4>6791</vt:i4>
      </vt:variant>
      <vt:variant>
        <vt:i4>1026</vt:i4>
      </vt:variant>
      <vt:variant>
        <vt:i4>1</vt:i4>
      </vt:variant>
      <vt:variant>
        <vt:lpwstr>bege_icon_k_rgb_25mm</vt:lpwstr>
      </vt:variant>
      <vt:variant>
        <vt:lpwstr/>
      </vt:variant>
      <vt:variant>
        <vt:i4>6684797</vt:i4>
      </vt:variant>
      <vt:variant>
        <vt:i4>7287</vt:i4>
      </vt:variant>
      <vt:variant>
        <vt:i4>1027</vt:i4>
      </vt:variant>
      <vt:variant>
        <vt:i4>1</vt:i4>
      </vt:variant>
      <vt:variant>
        <vt:lpwstr>bege_icon_e_rgb_25mm</vt:lpwstr>
      </vt:variant>
      <vt:variant>
        <vt:lpwstr/>
      </vt:variant>
      <vt:variant>
        <vt:i4>6684797</vt:i4>
      </vt:variant>
      <vt:variant>
        <vt:i4>14337</vt:i4>
      </vt:variant>
      <vt:variant>
        <vt:i4>1028</vt:i4>
      </vt:variant>
      <vt:variant>
        <vt:i4>1</vt:i4>
      </vt:variant>
      <vt:variant>
        <vt:lpwstr>bege_icon_e_rgb_25mm</vt:lpwstr>
      </vt:variant>
      <vt:variant>
        <vt:lpwstr/>
      </vt:variant>
      <vt:variant>
        <vt:i4>6684787</vt:i4>
      </vt:variant>
      <vt:variant>
        <vt:i4>14646</vt:i4>
      </vt:variant>
      <vt:variant>
        <vt:i4>1029</vt:i4>
      </vt:variant>
      <vt:variant>
        <vt:i4>1</vt:i4>
      </vt:variant>
      <vt:variant>
        <vt:lpwstr>bege_icon_k_rgb_25mm</vt:lpwstr>
      </vt:variant>
      <vt:variant>
        <vt:lpwstr/>
      </vt:variant>
      <vt:variant>
        <vt:i4>6684797</vt:i4>
      </vt:variant>
      <vt:variant>
        <vt:i4>17002</vt:i4>
      </vt:variant>
      <vt:variant>
        <vt:i4>1030</vt:i4>
      </vt:variant>
      <vt:variant>
        <vt:i4>1</vt:i4>
      </vt:variant>
      <vt:variant>
        <vt:lpwstr>bege_icon_e_rgb_25mm</vt:lpwstr>
      </vt:variant>
      <vt:variant>
        <vt:lpwstr/>
      </vt:variant>
      <vt:variant>
        <vt:i4>6684787</vt:i4>
      </vt:variant>
      <vt:variant>
        <vt:i4>17322</vt:i4>
      </vt:variant>
      <vt:variant>
        <vt:i4>1031</vt:i4>
      </vt:variant>
      <vt:variant>
        <vt:i4>1</vt:i4>
      </vt:variant>
      <vt:variant>
        <vt:lpwstr>bege_icon_k_rgb_25mm</vt:lpwstr>
      </vt:variant>
      <vt:variant>
        <vt:lpwstr/>
      </vt:variant>
      <vt:variant>
        <vt:i4>5242885</vt:i4>
      </vt:variant>
      <vt:variant>
        <vt:i4>-1</vt:i4>
      </vt:variant>
      <vt:variant>
        <vt:i4>1026</vt:i4>
      </vt:variant>
      <vt:variant>
        <vt:i4>1</vt:i4>
      </vt:variant>
      <vt:variant>
        <vt:lpwstr>bege_bez_rgb_50mm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Themen:</dc:title>
  <dc:subject/>
  <dc:creator>Carlo</dc:creator>
  <cp:keywords/>
  <cp:lastModifiedBy>Pfirter Reto (KfK)</cp:lastModifiedBy>
  <cp:revision>4</cp:revision>
  <cp:lastPrinted>2020-04-18T16:03:00Z</cp:lastPrinted>
  <dcterms:created xsi:type="dcterms:W3CDTF">2020-04-18T16:03:00Z</dcterms:created>
  <dcterms:modified xsi:type="dcterms:W3CDTF">2020-04-20T11:57:00Z</dcterms:modified>
</cp:coreProperties>
</file>